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F431F5F"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BB7577" w:rsidRPr="00343AF9">
              <w:t>0</w:t>
            </w:r>
            <w:r w:rsidRPr="00343AF9">
              <w:t>.</w:t>
            </w:r>
            <w:r w:rsidR="00446BF6">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446BF6">
              <w:rPr>
                <w:sz w:val="32"/>
              </w:rPr>
              <w:t>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r w:rsidR="009914C6">
              <w:rPr>
                <w:noProof/>
                <w:sz w:val="18"/>
              </w:rPr>
              <w:t>2</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7D96CBB" w14:textId="77777777" w:rsidR="002226BD" w:rsidRDefault="002226BD" w:rsidP="002226BD">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_Toc95724034 \h </w:instrText>
      </w:r>
      <w:r>
        <w:fldChar w:fldCharType="separate"/>
      </w:r>
      <w:r>
        <w:t>5</w:t>
      </w:r>
      <w:r>
        <w:fldChar w:fldCharType="end"/>
      </w:r>
    </w:p>
    <w:p w14:paraId="3B2CFD81" w14:textId="77777777" w:rsidR="002226BD" w:rsidRDefault="002226BD" w:rsidP="002226BD">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_Toc95724035 \h </w:instrText>
      </w:r>
      <w:r>
        <w:fldChar w:fldCharType="separate"/>
      </w:r>
      <w:r>
        <w:t>6</w:t>
      </w:r>
      <w:r>
        <w:fldChar w:fldCharType="end"/>
      </w:r>
    </w:p>
    <w:p w14:paraId="480600D9" w14:textId="77777777" w:rsidR="002226BD" w:rsidRDefault="002226BD" w:rsidP="002226B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_Toc95724036 \h </w:instrText>
      </w:r>
      <w:r>
        <w:fldChar w:fldCharType="separate"/>
      </w:r>
      <w:r>
        <w:t>7</w:t>
      </w:r>
      <w:r>
        <w:fldChar w:fldCharType="end"/>
      </w:r>
    </w:p>
    <w:p w14:paraId="295B6D82" w14:textId="77777777" w:rsidR="002226BD" w:rsidRDefault="002226BD" w:rsidP="002226B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_Toc95724037 \h </w:instrText>
      </w:r>
      <w:r>
        <w:fldChar w:fldCharType="separate"/>
      </w:r>
      <w:r>
        <w:t>7</w:t>
      </w:r>
      <w:r>
        <w:fldChar w:fldCharType="end"/>
      </w:r>
    </w:p>
    <w:p w14:paraId="3384E48D" w14:textId="77777777" w:rsidR="002226BD" w:rsidRDefault="002226BD" w:rsidP="002226B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_Toc95724038 \h </w:instrText>
      </w:r>
      <w:r>
        <w:fldChar w:fldCharType="separate"/>
      </w:r>
      <w:r>
        <w:t>8</w:t>
      </w:r>
      <w:r>
        <w:fldChar w:fldCharType="end"/>
      </w:r>
    </w:p>
    <w:p w14:paraId="0C40C447" w14:textId="77777777" w:rsidR="002226BD" w:rsidRDefault="002226BD" w:rsidP="002226B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_Toc95724039 \h </w:instrText>
      </w:r>
      <w:r>
        <w:fldChar w:fldCharType="separate"/>
      </w:r>
      <w:r>
        <w:t>8</w:t>
      </w:r>
      <w:r>
        <w:fldChar w:fldCharType="end"/>
      </w:r>
    </w:p>
    <w:p w14:paraId="2BB67D1C" w14:textId="77777777" w:rsidR="002226BD" w:rsidRDefault="002226BD" w:rsidP="002226B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_Toc95724040 \h </w:instrText>
      </w:r>
      <w:r>
        <w:fldChar w:fldCharType="separate"/>
      </w:r>
      <w:r>
        <w:t>8</w:t>
      </w:r>
      <w:r>
        <w:fldChar w:fldCharType="end"/>
      </w:r>
    </w:p>
    <w:p w14:paraId="12EA602F" w14:textId="77777777" w:rsidR="002226BD" w:rsidRDefault="002226BD" w:rsidP="002226B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_Toc95724041 \h </w:instrText>
      </w:r>
      <w:r>
        <w:fldChar w:fldCharType="separate"/>
      </w:r>
      <w:r>
        <w:t>8</w:t>
      </w:r>
      <w:r>
        <w:fldChar w:fldCharType="end"/>
      </w:r>
    </w:p>
    <w:p w14:paraId="4478A9B7" w14:textId="77777777" w:rsidR="002226BD" w:rsidRDefault="002226BD" w:rsidP="002226BD">
      <w:pPr>
        <w:pStyle w:val="TOC1"/>
        <w:rPr>
          <w:rFonts w:asciiTheme="minorHAnsi" w:eastAsiaTheme="minorEastAsia" w:hAnsiTheme="minorHAnsi" w:cstheme="minorBidi"/>
          <w:szCs w:val="22"/>
          <w:lang w:val="en-US" w:eastAsia="zh-CN"/>
        </w:rPr>
      </w:pPr>
      <w:r w:rsidRPr="009278D7">
        <w:rPr>
          <w:rFonts w:cs="Arial"/>
        </w:rPr>
        <w:t>4</w:t>
      </w:r>
      <w:r>
        <w:rPr>
          <w:rFonts w:asciiTheme="minorHAnsi" w:eastAsiaTheme="minorEastAsia" w:hAnsiTheme="minorHAnsi" w:cstheme="minorBidi"/>
          <w:szCs w:val="22"/>
          <w:lang w:val="en-US" w:eastAsia="zh-CN"/>
        </w:rPr>
        <w:tab/>
      </w:r>
      <w:r w:rsidRPr="009278D7">
        <w:rPr>
          <w:rFonts w:cs="Arial"/>
        </w:rPr>
        <w:t xml:space="preserve"> </w:t>
      </w:r>
      <w:r>
        <w:t>Concepts and overview</w:t>
      </w:r>
      <w:r>
        <w:tab/>
      </w:r>
      <w:r>
        <w:fldChar w:fldCharType="begin"/>
      </w:r>
      <w:r>
        <w:instrText xml:space="preserve"> PAGEREF _Toc95724042 \h </w:instrText>
      </w:r>
      <w:r>
        <w:fldChar w:fldCharType="separate"/>
      </w:r>
      <w:r>
        <w:t>8</w:t>
      </w:r>
      <w:r>
        <w:fldChar w:fldCharType="end"/>
      </w:r>
    </w:p>
    <w:p w14:paraId="6413A5A0" w14:textId="77777777" w:rsidR="002226BD" w:rsidRDefault="002226BD" w:rsidP="002226B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_Toc95724043 \h </w:instrText>
      </w:r>
      <w:r>
        <w:fldChar w:fldCharType="separate"/>
      </w:r>
      <w:r>
        <w:t>8</w:t>
      </w:r>
      <w:r>
        <w:fldChar w:fldCharType="end"/>
      </w:r>
    </w:p>
    <w:p w14:paraId="60C5C44A" w14:textId="77777777" w:rsidR="002226BD" w:rsidRDefault="002226BD" w:rsidP="002226BD">
      <w:pPr>
        <w:pStyle w:val="TOC1"/>
        <w:rPr>
          <w:rFonts w:asciiTheme="minorHAnsi" w:eastAsiaTheme="minorEastAsia" w:hAnsiTheme="minorHAnsi" w:cstheme="minorBidi"/>
          <w:szCs w:val="22"/>
          <w:lang w:val="en-US" w:eastAsia="zh-CN"/>
        </w:rPr>
      </w:pPr>
      <w:r w:rsidRPr="009278D7">
        <w:rPr>
          <w:rFonts w:cs="Arial"/>
        </w:rPr>
        <w:t>5</w:t>
      </w:r>
      <w:r>
        <w:rPr>
          <w:rFonts w:asciiTheme="minorHAnsi" w:eastAsiaTheme="minorEastAsia" w:hAnsiTheme="minorHAnsi" w:cstheme="minorBidi"/>
          <w:szCs w:val="22"/>
          <w:lang w:val="en-US" w:eastAsia="zh-CN"/>
        </w:rPr>
        <w:tab/>
      </w:r>
      <w:r w:rsidRPr="009278D7">
        <w:rPr>
          <w:rFonts w:cs="Arial"/>
        </w:rPr>
        <w:t xml:space="preserve"> </w:t>
      </w:r>
      <w:r>
        <w:t>AI/ML management</w:t>
      </w:r>
      <w:r w:rsidRPr="009278D7">
        <w:rPr>
          <w:rFonts w:cs="Arial"/>
        </w:rPr>
        <w:t xml:space="preserve"> functionality and service framework</w:t>
      </w:r>
      <w:r>
        <w:tab/>
      </w:r>
      <w:r>
        <w:fldChar w:fldCharType="begin"/>
      </w:r>
      <w:r>
        <w:instrText xml:space="preserve"> PAGEREF _Toc95724044 \h </w:instrText>
      </w:r>
      <w:r>
        <w:fldChar w:fldCharType="separate"/>
      </w:r>
      <w:r>
        <w:t>8</w:t>
      </w:r>
      <w:r>
        <w:fldChar w:fldCharType="end"/>
      </w:r>
    </w:p>
    <w:p w14:paraId="1E082A92"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rFonts w:cs="Arial"/>
        </w:rPr>
        <w:t>5.1</w:t>
      </w:r>
      <w:r>
        <w:rPr>
          <w:rFonts w:asciiTheme="minorHAnsi" w:eastAsiaTheme="minorEastAsia" w:hAnsiTheme="minorHAnsi" w:cstheme="minorBidi"/>
          <w:sz w:val="22"/>
          <w:szCs w:val="22"/>
          <w:lang w:val="en-US" w:eastAsia="zh-CN"/>
        </w:rPr>
        <w:tab/>
      </w:r>
      <w:r w:rsidRPr="009278D7">
        <w:rPr>
          <w:rFonts w:cs="Arial"/>
        </w:rPr>
        <w:t>Functionality and s</w:t>
      </w:r>
      <w:r>
        <w:t>ervice</w:t>
      </w:r>
      <w:r w:rsidRPr="009278D7">
        <w:rPr>
          <w:rFonts w:cs="Arial"/>
        </w:rPr>
        <w:t xml:space="preserve"> framework for AI/ML model training</w:t>
      </w:r>
      <w:r>
        <w:tab/>
      </w:r>
      <w:r>
        <w:fldChar w:fldCharType="begin"/>
      </w:r>
      <w:r>
        <w:instrText xml:space="preserve"> PAGEREF _Toc95724045 \h </w:instrText>
      </w:r>
      <w:r>
        <w:fldChar w:fldCharType="separate"/>
      </w:r>
      <w:r>
        <w:t>8</w:t>
      </w:r>
      <w:r>
        <w:fldChar w:fldCharType="end"/>
      </w:r>
    </w:p>
    <w:p w14:paraId="3A55D4CB" w14:textId="77777777" w:rsidR="002226BD" w:rsidRDefault="002226BD" w:rsidP="002226B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_Toc95724046 \h </w:instrText>
      </w:r>
      <w:r>
        <w:fldChar w:fldCharType="separate"/>
      </w:r>
      <w:r>
        <w:t>9</w:t>
      </w:r>
      <w:r>
        <w:fldChar w:fldCharType="end"/>
      </w:r>
    </w:p>
    <w:p w14:paraId="09D13A9A" w14:textId="77777777" w:rsidR="002226BD" w:rsidRDefault="002226BD" w:rsidP="002226B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_Toc95724047 \h </w:instrText>
      </w:r>
      <w:r>
        <w:fldChar w:fldCharType="separate"/>
      </w:r>
      <w:r>
        <w:t>9</w:t>
      </w:r>
      <w:r>
        <w:fldChar w:fldCharType="end"/>
      </w:r>
    </w:p>
    <w:p w14:paraId="3AC1EB08" w14:textId="77777777" w:rsidR="002226BD" w:rsidRDefault="002226BD" w:rsidP="002226B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AI/ML model training</w:t>
      </w:r>
      <w:r>
        <w:tab/>
      </w:r>
      <w:r>
        <w:fldChar w:fldCharType="begin"/>
      </w:r>
      <w:r>
        <w:instrText xml:space="preserve"> PAGEREF _Toc95724048 \h </w:instrText>
      </w:r>
      <w:r>
        <w:fldChar w:fldCharType="separate"/>
      </w:r>
      <w:r>
        <w:t>9</w:t>
      </w:r>
      <w:r>
        <w:fldChar w:fldCharType="end"/>
      </w:r>
    </w:p>
    <w:p w14:paraId="3C625784" w14:textId="77777777" w:rsidR="002226BD" w:rsidRDefault="002226BD" w:rsidP="002226B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_Toc95724049 \h </w:instrText>
      </w:r>
      <w:r>
        <w:fldChar w:fldCharType="separate"/>
      </w:r>
      <w:r>
        <w:t>9</w:t>
      </w:r>
      <w:r>
        <w:fldChar w:fldCharType="end"/>
      </w:r>
    </w:p>
    <w:p w14:paraId="23C432FB" w14:textId="77777777" w:rsidR="002226BD" w:rsidRDefault="002226BD" w:rsidP="002226B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_Toc95724050 \h </w:instrText>
      </w:r>
      <w:r>
        <w:fldChar w:fldCharType="separate"/>
      </w:r>
      <w:r>
        <w:t>10</w:t>
      </w:r>
      <w:r>
        <w:fldChar w:fldCharType="end"/>
      </w:r>
    </w:p>
    <w:p w14:paraId="38E47A5C" w14:textId="77777777" w:rsidR="002226BD" w:rsidRDefault="002226BD" w:rsidP="002226BD">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requested by consumer</w:t>
      </w:r>
      <w:r>
        <w:tab/>
      </w:r>
      <w:r>
        <w:fldChar w:fldCharType="begin"/>
      </w:r>
      <w:r>
        <w:instrText xml:space="preserve"> PAGEREF _Toc95724051 \h </w:instrText>
      </w:r>
      <w:r>
        <w:fldChar w:fldCharType="separate"/>
      </w:r>
      <w:r>
        <w:t>10</w:t>
      </w:r>
      <w:r>
        <w:fldChar w:fldCharType="end"/>
      </w:r>
    </w:p>
    <w:p w14:paraId="3036F796" w14:textId="77777777" w:rsidR="002226BD" w:rsidRDefault="002226BD" w:rsidP="002226B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initiated by producer</w:t>
      </w:r>
      <w:r>
        <w:tab/>
      </w:r>
      <w:r>
        <w:fldChar w:fldCharType="begin"/>
      </w:r>
      <w:r>
        <w:instrText xml:space="preserve"> PAGEREF _Toc95724052 \h </w:instrText>
      </w:r>
      <w:r>
        <w:fldChar w:fldCharType="separate"/>
      </w:r>
      <w:r>
        <w:t>10</w:t>
      </w:r>
      <w:r>
        <w:fldChar w:fldCharType="end"/>
      </w:r>
    </w:p>
    <w:p w14:paraId="47C4F901" w14:textId="77777777" w:rsidR="002226BD" w:rsidRDefault="002226BD" w:rsidP="002226B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zh-CN"/>
        </w:rPr>
        <w:t>Requirements</w:t>
      </w:r>
      <w:r>
        <w:t xml:space="preserve"> for AI/ML model training</w:t>
      </w:r>
      <w:r>
        <w:tab/>
      </w:r>
      <w:r>
        <w:fldChar w:fldCharType="begin"/>
      </w:r>
      <w:r>
        <w:instrText xml:space="preserve"> PAGEREF _Toc95724053 \h </w:instrText>
      </w:r>
      <w:r>
        <w:fldChar w:fldCharType="separate"/>
      </w:r>
      <w:r>
        <w:t>11</w:t>
      </w:r>
      <w:r>
        <w:fldChar w:fldCharType="end"/>
      </w:r>
    </w:p>
    <w:p w14:paraId="6A916816" w14:textId="77777777" w:rsidR="002226BD" w:rsidRDefault="002226BD" w:rsidP="002226BD">
      <w:pPr>
        <w:pStyle w:val="TOC1"/>
        <w:rPr>
          <w:rFonts w:asciiTheme="minorHAnsi" w:eastAsiaTheme="minorEastAsia" w:hAnsiTheme="minorHAnsi" w:cstheme="minorBidi"/>
          <w:szCs w:val="22"/>
          <w:lang w:val="en-US" w:eastAsia="zh-CN"/>
        </w:rPr>
      </w:pPr>
      <w:r w:rsidRPr="009278D7">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_Toc95724054 \h </w:instrText>
      </w:r>
      <w:r>
        <w:fldChar w:fldCharType="separate"/>
      </w:r>
      <w:r>
        <w:t>11</w:t>
      </w:r>
      <w:r>
        <w:fldChar w:fldCharType="end"/>
      </w:r>
    </w:p>
    <w:p w14:paraId="67531431"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7.1</w:t>
      </w:r>
      <w:r>
        <w:rPr>
          <w:rFonts w:asciiTheme="minorHAnsi" w:eastAsiaTheme="minorEastAsia" w:hAnsiTheme="minorHAnsi" w:cstheme="minorBidi"/>
          <w:sz w:val="22"/>
          <w:szCs w:val="22"/>
          <w:lang w:val="en-US" w:eastAsia="zh-CN"/>
        </w:rPr>
        <w:tab/>
      </w:r>
      <w:r w:rsidRPr="009278D7">
        <w:rPr>
          <w:lang w:val="en-US"/>
        </w:rPr>
        <w:t>Imported and associated information entities</w:t>
      </w:r>
      <w:r>
        <w:tab/>
      </w:r>
      <w:r>
        <w:fldChar w:fldCharType="begin"/>
      </w:r>
      <w:r>
        <w:instrText xml:space="preserve"> PAGEREF _Toc95724055 \h </w:instrText>
      </w:r>
      <w:r>
        <w:fldChar w:fldCharType="separate"/>
      </w:r>
      <w:r>
        <w:t>11</w:t>
      </w:r>
      <w:r>
        <w:fldChar w:fldCharType="end"/>
      </w:r>
    </w:p>
    <w:p w14:paraId="793A93D5"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7.1.1</w:t>
      </w:r>
      <w:r>
        <w:rPr>
          <w:rFonts w:asciiTheme="minorHAnsi" w:eastAsiaTheme="minorEastAsia" w:hAnsiTheme="minorHAnsi" w:cstheme="minorBidi"/>
          <w:sz w:val="22"/>
          <w:szCs w:val="22"/>
          <w:lang w:val="en-US" w:eastAsia="zh-CN"/>
        </w:rPr>
        <w:tab/>
      </w:r>
      <w:r w:rsidRPr="009278D7">
        <w:rPr>
          <w:lang w:val="en-US"/>
        </w:rPr>
        <w:t>Imported information entities and local labels</w:t>
      </w:r>
      <w:r>
        <w:tab/>
      </w:r>
      <w:r>
        <w:fldChar w:fldCharType="begin"/>
      </w:r>
      <w:r>
        <w:instrText xml:space="preserve"> PAGEREF _Toc95724056 \h </w:instrText>
      </w:r>
      <w:r>
        <w:fldChar w:fldCharType="separate"/>
      </w:r>
      <w:r>
        <w:t>11</w:t>
      </w:r>
      <w:r>
        <w:fldChar w:fldCharType="end"/>
      </w:r>
    </w:p>
    <w:p w14:paraId="57465221" w14:textId="77777777" w:rsidR="002226BD" w:rsidRDefault="002226BD" w:rsidP="002226BD">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_Toc95724057 \h </w:instrText>
      </w:r>
      <w:r>
        <w:fldChar w:fldCharType="separate"/>
      </w:r>
      <w:r>
        <w:t>11</w:t>
      </w:r>
      <w:r>
        <w:fldChar w:fldCharType="end"/>
      </w:r>
    </w:p>
    <w:p w14:paraId="3FC9B0A7"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de-DE"/>
        </w:rPr>
        <w:t>7.2</w:t>
      </w:r>
      <w:r>
        <w:rPr>
          <w:rFonts w:asciiTheme="minorHAnsi" w:eastAsiaTheme="minorEastAsia" w:hAnsiTheme="minorHAnsi" w:cstheme="minorBidi"/>
          <w:sz w:val="22"/>
          <w:szCs w:val="22"/>
          <w:lang w:val="en-US" w:eastAsia="zh-CN"/>
        </w:rPr>
        <w:tab/>
      </w:r>
      <w:r w:rsidRPr="009278D7">
        <w:rPr>
          <w:lang w:val="de-DE"/>
        </w:rPr>
        <w:t>Class diagram</w:t>
      </w:r>
      <w:r>
        <w:tab/>
      </w:r>
      <w:r>
        <w:fldChar w:fldCharType="begin"/>
      </w:r>
      <w:r>
        <w:instrText xml:space="preserve"> PAGEREF _Toc95724058 \h </w:instrText>
      </w:r>
      <w:r>
        <w:fldChar w:fldCharType="separate"/>
      </w:r>
      <w:r>
        <w:t>11</w:t>
      </w:r>
      <w:r>
        <w:fldChar w:fldCharType="end"/>
      </w:r>
    </w:p>
    <w:p w14:paraId="378AC96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de-DE"/>
        </w:rPr>
        <w:t>7.2.1</w:t>
      </w:r>
      <w:r>
        <w:rPr>
          <w:rFonts w:asciiTheme="minorHAnsi" w:eastAsiaTheme="minorEastAsia" w:hAnsiTheme="minorHAnsi" w:cstheme="minorBidi"/>
          <w:sz w:val="22"/>
          <w:szCs w:val="22"/>
          <w:lang w:val="en-US" w:eastAsia="zh-CN"/>
        </w:rPr>
        <w:tab/>
      </w:r>
      <w:r w:rsidRPr="009278D7">
        <w:rPr>
          <w:lang w:val="de-DE"/>
        </w:rPr>
        <w:t>Relationships</w:t>
      </w:r>
      <w:r>
        <w:tab/>
      </w:r>
      <w:r>
        <w:fldChar w:fldCharType="begin"/>
      </w:r>
      <w:r>
        <w:instrText xml:space="preserve"> PAGEREF _Toc95724059 \h </w:instrText>
      </w:r>
      <w:r>
        <w:fldChar w:fldCharType="separate"/>
      </w:r>
      <w:r>
        <w:t>11</w:t>
      </w:r>
      <w:r>
        <w:fldChar w:fldCharType="end"/>
      </w:r>
    </w:p>
    <w:p w14:paraId="625CC92F"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7.2.2</w:t>
      </w:r>
      <w:r>
        <w:rPr>
          <w:rFonts w:asciiTheme="minorHAnsi" w:eastAsiaTheme="minorEastAsia" w:hAnsiTheme="minorHAnsi" w:cstheme="minorBidi"/>
          <w:sz w:val="22"/>
          <w:szCs w:val="22"/>
          <w:lang w:val="en-US" w:eastAsia="zh-CN"/>
        </w:rPr>
        <w:tab/>
      </w:r>
      <w:r w:rsidRPr="009278D7">
        <w:rPr>
          <w:lang w:val="en-US"/>
        </w:rPr>
        <w:t>Inheritance</w:t>
      </w:r>
      <w:r>
        <w:tab/>
      </w:r>
      <w:r>
        <w:fldChar w:fldCharType="begin"/>
      </w:r>
      <w:r>
        <w:instrText xml:space="preserve"> PAGEREF _Toc95724060 \h </w:instrText>
      </w:r>
      <w:r>
        <w:fldChar w:fldCharType="separate"/>
      </w:r>
      <w:r>
        <w:t>12</w:t>
      </w:r>
      <w:r>
        <w:fldChar w:fldCharType="end"/>
      </w:r>
    </w:p>
    <w:p w14:paraId="1C9EF155"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7.3</w:t>
      </w:r>
      <w:r>
        <w:rPr>
          <w:rFonts w:asciiTheme="minorHAnsi" w:eastAsiaTheme="minorEastAsia" w:hAnsiTheme="minorHAnsi" w:cstheme="minorBidi"/>
          <w:sz w:val="22"/>
          <w:szCs w:val="22"/>
          <w:lang w:val="en-US" w:eastAsia="zh-CN"/>
        </w:rPr>
        <w:tab/>
      </w:r>
      <w:r w:rsidRPr="009278D7">
        <w:rPr>
          <w:lang w:val="en-US"/>
        </w:rPr>
        <w:t>Class definitions</w:t>
      </w:r>
      <w:r>
        <w:tab/>
      </w:r>
      <w:r>
        <w:fldChar w:fldCharType="begin"/>
      </w:r>
      <w:r>
        <w:instrText xml:space="preserve"> PAGEREF _Toc95724061 \h </w:instrText>
      </w:r>
      <w:r>
        <w:fldChar w:fldCharType="separate"/>
      </w:r>
      <w:r>
        <w:t>13</w:t>
      </w:r>
      <w:r>
        <w:fldChar w:fldCharType="end"/>
      </w:r>
    </w:p>
    <w:p w14:paraId="189D1AE1"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7.3.1</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AIMLTrainingRequests</w:t>
      </w:r>
      <w:r>
        <w:tab/>
      </w:r>
      <w:r>
        <w:fldChar w:fldCharType="begin"/>
      </w:r>
      <w:r>
        <w:instrText xml:space="preserve"> PAGEREF _Toc95724062 \h </w:instrText>
      </w:r>
      <w:r>
        <w:fldChar w:fldCharType="separate"/>
      </w:r>
      <w:r>
        <w:t>13</w:t>
      </w:r>
      <w:r>
        <w:fldChar w:fldCharType="end"/>
      </w:r>
    </w:p>
    <w:p w14:paraId="5E1CEAC6"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_Toc95724063 \h </w:instrText>
      </w:r>
      <w:r>
        <w:fldChar w:fldCharType="separate"/>
      </w:r>
      <w:r>
        <w:t>13</w:t>
      </w:r>
      <w:r>
        <w:fldChar w:fldCharType="end"/>
      </w:r>
    </w:p>
    <w:p w14:paraId="1667A13F" w14:textId="77777777" w:rsidR="002226BD" w:rsidRDefault="002226BD" w:rsidP="002226BD">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_Toc95724064 \h </w:instrText>
      </w:r>
      <w:r>
        <w:fldChar w:fldCharType="separate"/>
      </w:r>
      <w:r>
        <w:t>13</w:t>
      </w:r>
      <w:r>
        <w:fldChar w:fldCharType="end"/>
      </w:r>
    </w:p>
    <w:p w14:paraId="20A1B645"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_Toc95724065 \h </w:instrText>
      </w:r>
      <w:r>
        <w:fldChar w:fldCharType="separate"/>
      </w:r>
      <w:r>
        <w:t>13</w:t>
      </w:r>
      <w:r>
        <w:fldChar w:fldCharType="end"/>
      </w:r>
    </w:p>
    <w:p w14:paraId="76DA3A5F"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_Toc95724066 \h </w:instrText>
      </w:r>
      <w:r>
        <w:fldChar w:fldCharType="separate"/>
      </w:r>
      <w:r>
        <w:t>13</w:t>
      </w:r>
      <w:r>
        <w:fldChar w:fldCharType="end"/>
      </w:r>
    </w:p>
    <w:p w14:paraId="2CFE4F6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7.3.2</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w:t>
      </w:r>
      <w:r>
        <w:tab/>
      </w:r>
      <w:r>
        <w:fldChar w:fldCharType="begin"/>
      </w:r>
      <w:r>
        <w:instrText xml:space="preserve"> PAGEREF _Toc95724067 \h </w:instrText>
      </w:r>
      <w:r>
        <w:fldChar w:fldCharType="separate"/>
      </w:r>
      <w:r>
        <w:t>13</w:t>
      </w:r>
      <w:r>
        <w:fldChar w:fldCharType="end"/>
      </w:r>
    </w:p>
    <w:p w14:paraId="333872FD"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_Toc95724068 \h </w:instrText>
      </w:r>
      <w:r>
        <w:fldChar w:fldCharType="separate"/>
      </w:r>
      <w:r>
        <w:t>13</w:t>
      </w:r>
      <w:r>
        <w:fldChar w:fldCharType="end"/>
      </w:r>
    </w:p>
    <w:p w14:paraId="17A02E94" w14:textId="77777777" w:rsidR="002226BD" w:rsidRDefault="002226BD" w:rsidP="002226BD">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_Toc95724069 \h </w:instrText>
      </w:r>
      <w:r>
        <w:fldChar w:fldCharType="separate"/>
      </w:r>
      <w:r>
        <w:t>13</w:t>
      </w:r>
      <w:r>
        <w:fldChar w:fldCharType="end"/>
      </w:r>
    </w:p>
    <w:p w14:paraId="77278EFF"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_Toc95724070 \h </w:instrText>
      </w:r>
      <w:r>
        <w:fldChar w:fldCharType="separate"/>
      </w:r>
      <w:r>
        <w:t>13</w:t>
      </w:r>
      <w:r>
        <w:fldChar w:fldCharType="end"/>
      </w:r>
    </w:p>
    <w:p w14:paraId="43A5C56C"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_Toc95724071 \h </w:instrText>
      </w:r>
      <w:r>
        <w:fldChar w:fldCharType="separate"/>
      </w:r>
      <w:r>
        <w:t>13</w:t>
      </w:r>
      <w:r>
        <w:fldChar w:fldCharType="end"/>
      </w:r>
    </w:p>
    <w:p w14:paraId="49939295"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7.3.3</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AIMLTrainingReports</w:t>
      </w:r>
      <w:r>
        <w:tab/>
      </w:r>
      <w:r>
        <w:fldChar w:fldCharType="begin"/>
      </w:r>
      <w:r>
        <w:instrText xml:space="preserve"> PAGEREF _Toc95724072 \h </w:instrText>
      </w:r>
      <w:r>
        <w:fldChar w:fldCharType="separate"/>
      </w:r>
      <w:r>
        <w:t>14</w:t>
      </w:r>
      <w:r>
        <w:fldChar w:fldCharType="end"/>
      </w:r>
    </w:p>
    <w:p w14:paraId="3D6B2982"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_Toc95724073 \h </w:instrText>
      </w:r>
      <w:r>
        <w:fldChar w:fldCharType="separate"/>
      </w:r>
      <w:r>
        <w:t>14</w:t>
      </w:r>
      <w:r>
        <w:fldChar w:fldCharType="end"/>
      </w:r>
    </w:p>
    <w:p w14:paraId="53242FBA" w14:textId="77777777" w:rsidR="002226BD" w:rsidRDefault="002226BD" w:rsidP="002226BD">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_Toc95724074 \h </w:instrText>
      </w:r>
      <w:r>
        <w:fldChar w:fldCharType="separate"/>
      </w:r>
      <w:r>
        <w:t>14</w:t>
      </w:r>
      <w:r>
        <w:fldChar w:fldCharType="end"/>
      </w:r>
    </w:p>
    <w:p w14:paraId="2E47C1B2"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_Toc95724075 \h </w:instrText>
      </w:r>
      <w:r>
        <w:fldChar w:fldCharType="separate"/>
      </w:r>
      <w:r>
        <w:t>14</w:t>
      </w:r>
      <w:r>
        <w:fldChar w:fldCharType="end"/>
      </w:r>
    </w:p>
    <w:p w14:paraId="11DE9C50"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_Toc95724076 \h </w:instrText>
      </w:r>
      <w:r>
        <w:fldChar w:fldCharType="separate"/>
      </w:r>
      <w:r>
        <w:t>14</w:t>
      </w:r>
      <w:r>
        <w:fldChar w:fldCharType="end"/>
      </w:r>
    </w:p>
    <w:p w14:paraId="241F69F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7.3.4</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w:t>
      </w:r>
      <w:r>
        <w:tab/>
      </w:r>
      <w:r>
        <w:fldChar w:fldCharType="begin"/>
      </w:r>
      <w:r>
        <w:instrText xml:space="preserve"> PAGEREF _Toc95724077 \h </w:instrText>
      </w:r>
      <w:r>
        <w:fldChar w:fldCharType="separate"/>
      </w:r>
      <w:r>
        <w:t>14</w:t>
      </w:r>
      <w:r>
        <w:fldChar w:fldCharType="end"/>
      </w:r>
    </w:p>
    <w:p w14:paraId="643074A7"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_Toc95724078 \h </w:instrText>
      </w:r>
      <w:r>
        <w:fldChar w:fldCharType="separate"/>
      </w:r>
      <w:r>
        <w:t>14</w:t>
      </w:r>
      <w:r>
        <w:fldChar w:fldCharType="end"/>
      </w:r>
    </w:p>
    <w:p w14:paraId="31F821A8" w14:textId="77777777" w:rsidR="002226BD" w:rsidRDefault="002226BD" w:rsidP="002226BD">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_Toc95724079 \h </w:instrText>
      </w:r>
      <w:r>
        <w:fldChar w:fldCharType="separate"/>
      </w:r>
      <w:r>
        <w:t>14</w:t>
      </w:r>
      <w:r>
        <w:fldChar w:fldCharType="end"/>
      </w:r>
    </w:p>
    <w:p w14:paraId="172FEE98"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_Toc95724080 \h </w:instrText>
      </w:r>
      <w:r>
        <w:fldChar w:fldCharType="separate"/>
      </w:r>
      <w:r>
        <w:t>14</w:t>
      </w:r>
      <w:r>
        <w:fldChar w:fldCharType="end"/>
      </w:r>
    </w:p>
    <w:p w14:paraId="24E0F86A"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_Toc95724081 \h </w:instrText>
      </w:r>
      <w:r>
        <w:fldChar w:fldCharType="separate"/>
      </w:r>
      <w:r>
        <w:t>14</w:t>
      </w:r>
      <w:r>
        <w:fldChar w:fldCharType="end"/>
      </w:r>
    </w:p>
    <w:p w14:paraId="65A6C103"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7.4</w:t>
      </w:r>
      <w:r>
        <w:rPr>
          <w:rFonts w:asciiTheme="minorHAnsi" w:eastAsiaTheme="minorEastAsia" w:hAnsiTheme="minorHAnsi" w:cstheme="minorBidi"/>
          <w:sz w:val="22"/>
          <w:szCs w:val="22"/>
          <w:lang w:val="en-US" w:eastAsia="zh-CN"/>
        </w:rPr>
        <w:tab/>
      </w:r>
      <w:r w:rsidRPr="009278D7">
        <w:rPr>
          <w:lang w:val="en-US"/>
        </w:rPr>
        <w:t>Attribute definitions</w:t>
      </w:r>
      <w:r>
        <w:tab/>
      </w:r>
      <w:r>
        <w:fldChar w:fldCharType="begin"/>
      </w:r>
      <w:r>
        <w:instrText xml:space="preserve"> PAGEREF _Toc95724082 \h </w:instrText>
      </w:r>
      <w:r>
        <w:fldChar w:fldCharType="separate"/>
      </w:r>
      <w:r>
        <w:t>15</w:t>
      </w:r>
      <w:r>
        <w:fldChar w:fldCharType="end"/>
      </w:r>
    </w:p>
    <w:p w14:paraId="49478D5F"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7.4.1</w:t>
      </w:r>
      <w:r>
        <w:rPr>
          <w:rFonts w:asciiTheme="minorHAnsi" w:eastAsiaTheme="minorEastAsia" w:hAnsiTheme="minorHAnsi" w:cstheme="minorBidi"/>
          <w:sz w:val="22"/>
          <w:szCs w:val="22"/>
          <w:lang w:val="en-US" w:eastAsia="zh-CN"/>
        </w:rPr>
        <w:tab/>
      </w:r>
      <w:r w:rsidRPr="009278D7">
        <w:rPr>
          <w:lang w:val="en-US"/>
        </w:rPr>
        <w:t>Attribute properties</w:t>
      </w:r>
      <w:r>
        <w:tab/>
      </w:r>
      <w:r>
        <w:fldChar w:fldCharType="begin"/>
      </w:r>
      <w:r>
        <w:instrText xml:space="preserve"> PAGEREF _Toc95724083 \h </w:instrText>
      </w:r>
      <w:r>
        <w:fldChar w:fldCharType="separate"/>
      </w:r>
      <w:r>
        <w:t>15</w:t>
      </w:r>
      <w:r>
        <w:fldChar w:fldCharType="end"/>
      </w:r>
    </w:p>
    <w:p w14:paraId="590743F6"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7.4.2</w:t>
      </w:r>
      <w:r>
        <w:rPr>
          <w:rFonts w:asciiTheme="minorHAnsi" w:eastAsiaTheme="minorEastAsia" w:hAnsiTheme="minorHAnsi" w:cstheme="minorBidi"/>
          <w:sz w:val="22"/>
          <w:szCs w:val="22"/>
          <w:lang w:val="en-US" w:eastAsia="zh-CN"/>
        </w:rPr>
        <w:tab/>
      </w:r>
      <w:r w:rsidRPr="009278D7">
        <w:rPr>
          <w:lang w:val="en-US"/>
        </w:rPr>
        <w:t>Constraints</w:t>
      </w:r>
      <w:r>
        <w:tab/>
      </w:r>
      <w:r>
        <w:fldChar w:fldCharType="begin"/>
      </w:r>
      <w:r>
        <w:instrText xml:space="preserve"> PAGEREF _Toc95724084 \h </w:instrText>
      </w:r>
      <w:r>
        <w:fldChar w:fldCharType="separate"/>
      </w:r>
      <w:r>
        <w:t>16</w:t>
      </w:r>
      <w:r>
        <w:fldChar w:fldCharType="end"/>
      </w:r>
    </w:p>
    <w:p w14:paraId="06C71507"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7.5</w:t>
      </w:r>
      <w:r>
        <w:rPr>
          <w:rFonts w:asciiTheme="minorHAnsi" w:eastAsiaTheme="minorEastAsia" w:hAnsiTheme="minorHAnsi" w:cstheme="minorBidi"/>
          <w:sz w:val="22"/>
          <w:szCs w:val="22"/>
          <w:lang w:val="en-US" w:eastAsia="zh-CN"/>
        </w:rPr>
        <w:tab/>
      </w:r>
      <w:r w:rsidRPr="009278D7">
        <w:rPr>
          <w:lang w:val="en-US"/>
        </w:rPr>
        <w:t>Common notifications</w:t>
      </w:r>
      <w:r>
        <w:tab/>
      </w:r>
      <w:r>
        <w:fldChar w:fldCharType="begin"/>
      </w:r>
      <w:r>
        <w:instrText xml:space="preserve"> PAGEREF _Toc95724085 \h </w:instrText>
      </w:r>
      <w:r>
        <w:fldChar w:fldCharType="separate"/>
      </w:r>
      <w:r>
        <w:t>16</w:t>
      </w:r>
      <w:r>
        <w:fldChar w:fldCharType="end"/>
      </w:r>
    </w:p>
    <w:p w14:paraId="1E7E6D29"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de-DE"/>
        </w:rPr>
        <w:t>7.5.1</w:t>
      </w:r>
      <w:r>
        <w:rPr>
          <w:rFonts w:asciiTheme="minorHAnsi" w:eastAsiaTheme="minorEastAsia" w:hAnsiTheme="minorHAnsi" w:cstheme="minorBidi"/>
          <w:sz w:val="22"/>
          <w:szCs w:val="22"/>
          <w:lang w:val="en-US" w:eastAsia="zh-CN"/>
        </w:rPr>
        <w:tab/>
      </w:r>
      <w:r w:rsidRPr="009278D7">
        <w:rPr>
          <w:lang w:val="de-DE"/>
        </w:rPr>
        <w:t>Configuration notifications</w:t>
      </w:r>
      <w:r>
        <w:tab/>
      </w:r>
      <w:r>
        <w:fldChar w:fldCharType="begin"/>
      </w:r>
      <w:r>
        <w:instrText xml:space="preserve"> PAGEREF _Toc95724086 \h </w:instrText>
      </w:r>
      <w:r>
        <w:fldChar w:fldCharType="separate"/>
      </w:r>
      <w:r>
        <w:t>16</w:t>
      </w:r>
      <w:r>
        <w:fldChar w:fldCharType="end"/>
      </w:r>
    </w:p>
    <w:p w14:paraId="732E7989" w14:textId="77777777" w:rsidR="002226BD" w:rsidRDefault="002226BD" w:rsidP="002226BD">
      <w:pPr>
        <w:pStyle w:val="TOC1"/>
        <w:rPr>
          <w:rFonts w:asciiTheme="minorHAnsi" w:eastAsiaTheme="minorEastAsia" w:hAnsiTheme="minorHAnsi" w:cstheme="minorBidi"/>
          <w:szCs w:val="22"/>
          <w:lang w:val="en-US" w:eastAsia="zh-CN"/>
        </w:rPr>
      </w:pPr>
      <w:r w:rsidRPr="009278D7">
        <w:rPr>
          <w:lang w:val="en-US"/>
        </w:rPr>
        <w:lastRenderedPageBreak/>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_Toc95724087 \h </w:instrText>
      </w:r>
      <w:r>
        <w:fldChar w:fldCharType="separate"/>
      </w:r>
      <w:r>
        <w:t>16</w:t>
      </w:r>
      <w:r>
        <w:fldChar w:fldCharType="end"/>
      </w:r>
    </w:p>
    <w:p w14:paraId="58F96D16"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_Toc95724088 \h </w:instrText>
      </w:r>
      <w:r>
        <w:fldChar w:fldCharType="separate"/>
      </w:r>
      <w:r>
        <w:t>16</w:t>
      </w:r>
      <w:r>
        <w:fldChar w:fldCharType="end"/>
      </w:r>
    </w:p>
    <w:p w14:paraId="73DAC99E" w14:textId="77777777" w:rsidR="002226BD" w:rsidRDefault="002226BD" w:rsidP="002226BD">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_Toc95724089 \h </w:instrText>
      </w:r>
      <w:r>
        <w:fldChar w:fldCharType="separate"/>
      </w:r>
      <w:r>
        <w:t>16</w:t>
      </w:r>
      <w:r>
        <w:fldChar w:fldCharType="end"/>
      </w:r>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95724034"/>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95724035"/>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22" w:name="scope"/>
      <w:bookmarkStart w:id="23" w:name="references"/>
      <w:bookmarkStart w:id="24" w:name="_Toc89158528"/>
      <w:bookmarkStart w:id="25" w:name="_Toc95724036"/>
      <w:bookmarkEnd w:id="22"/>
      <w:bookmarkEnd w:id="23"/>
      <w:r w:rsidR="008B6334" w:rsidRPr="004D3578">
        <w:lastRenderedPageBreak/>
        <w:t>1</w:t>
      </w:r>
      <w:r w:rsidR="008B6334" w:rsidRPr="004D3578">
        <w:tab/>
        <w:t>Scope</w:t>
      </w:r>
      <w:bookmarkEnd w:id="24"/>
      <w:bookmarkEnd w:id="25"/>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26" w:name="_Toc95724037"/>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56B16F97" w14:textId="4B034579" w:rsidR="003470A6" w:rsidRDefault="003470A6" w:rsidP="003470A6">
      <w:pPr>
        <w:pStyle w:val="EX"/>
      </w:pPr>
      <w:r w:rsidRPr="00DE54AA">
        <w:t>[</w:t>
      </w:r>
      <w:r w:rsidR="004434A8">
        <w:t>3</w:t>
      </w:r>
      <w:r w:rsidRPr="00DE54AA">
        <w:t>]</w:t>
      </w:r>
      <w:r w:rsidRPr="00DE54AA">
        <w:tab/>
        <w:t>3GPP TS 28.552: "Management and orchestration; 5G performance measurements".</w:t>
      </w:r>
    </w:p>
    <w:p w14:paraId="7012D662" w14:textId="4CDF79D0" w:rsidR="003470A6" w:rsidRDefault="003470A6" w:rsidP="003470A6">
      <w:pPr>
        <w:pStyle w:val="EX"/>
      </w:pPr>
      <w:r w:rsidRPr="00DE54AA">
        <w:t>[</w:t>
      </w:r>
      <w:r w:rsidR="004434A8">
        <w:t>4</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1DB76856" w14:textId="6044F987" w:rsidR="003470A6" w:rsidRDefault="003470A6" w:rsidP="003470A6">
      <w:pPr>
        <w:pStyle w:val="EX"/>
      </w:pPr>
      <w:r w:rsidRPr="00DE54AA">
        <w:t>[</w:t>
      </w:r>
      <w:r w:rsidR="004434A8">
        <w:t>5</w:t>
      </w:r>
      <w:r w:rsidRPr="00DE54AA">
        <w:t>]</w:t>
      </w:r>
      <w:r w:rsidRPr="00DE54AA">
        <w:tab/>
        <w:t>3GPP TS 28.554: "5G end to end Key Performance Indicators (KPI)".</w:t>
      </w:r>
    </w:p>
    <w:p w14:paraId="202A731A" w14:textId="54E32733" w:rsidR="003470A6" w:rsidRDefault="003470A6" w:rsidP="003470A6">
      <w:pPr>
        <w:pStyle w:val="EX"/>
      </w:pPr>
      <w:r w:rsidRPr="00DE54AA">
        <w:t>[</w:t>
      </w:r>
      <w:r w:rsidR="004434A8">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178E6757" w14:textId="2E264565" w:rsidR="003470A6" w:rsidRDefault="003470A6" w:rsidP="003470A6">
      <w:pPr>
        <w:pStyle w:val="EX"/>
      </w:pPr>
      <w:r w:rsidRPr="00DE54AA">
        <w:t>[</w:t>
      </w:r>
      <w:r w:rsidR="004434A8">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4D1F459A" w14:textId="4C18FD59" w:rsidR="003470A6" w:rsidRDefault="003470A6" w:rsidP="003470A6">
      <w:pPr>
        <w:pStyle w:val="EX"/>
      </w:pPr>
      <w:r>
        <w:t>[</w:t>
      </w:r>
      <w:r w:rsidR="004434A8">
        <w:t>8</w:t>
      </w:r>
      <w:r>
        <w:t>]</w:t>
      </w:r>
      <w:r>
        <w:tab/>
        <w:t>3GPP TS 28.405</w:t>
      </w:r>
      <w:r w:rsidRPr="007B4F0A">
        <w:t>: "</w:t>
      </w:r>
      <w:r>
        <w:t>Telecommunication management, Quality of Experience (QoE) measurement collection; Control and configuration</w:t>
      </w:r>
      <w:r w:rsidRPr="007B4F0A">
        <w:t>"</w:t>
      </w:r>
      <w:r>
        <w:t>.</w:t>
      </w:r>
    </w:p>
    <w:p w14:paraId="43BE0C59" w14:textId="749345B4" w:rsidR="003470A6" w:rsidRDefault="003470A6" w:rsidP="003470A6">
      <w:pPr>
        <w:pStyle w:val="EX"/>
      </w:pPr>
      <w:r w:rsidRPr="00DE54AA">
        <w:t>[</w:t>
      </w:r>
      <w:r w:rsidR="004434A8">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47DBDBE6" w14:textId="30039AAE" w:rsidR="003470A6" w:rsidRDefault="003470A6" w:rsidP="003470A6">
      <w:pPr>
        <w:pStyle w:val="EX"/>
      </w:pPr>
      <w:r>
        <w:t>[</w:t>
      </w:r>
      <w:r w:rsidR="004434A8">
        <w:t>10</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662148FA" w14:textId="68777B5A" w:rsidR="00EF6247" w:rsidRDefault="00EF6247" w:rsidP="00EF6247">
      <w:pPr>
        <w:pStyle w:val="EX"/>
      </w:pPr>
      <w:r w:rsidRPr="00DE54AA">
        <w:t>[</w:t>
      </w:r>
      <w:r w:rsidR="00E31A44">
        <w:t>11</w:t>
      </w:r>
      <w:r w:rsidRPr="00DE54AA">
        <w:t>]</w:t>
      </w:r>
      <w:r w:rsidRPr="00DE54AA">
        <w:tab/>
      </w:r>
      <w:r w:rsidRPr="00501056">
        <w:t>3GPP TS 28.622: "Telecommunication management; Generic Network Resource Model (NRM) Integration Reference Point (IRP); Information Service (IS)".</w:t>
      </w:r>
    </w:p>
    <w:p w14:paraId="25F97B49" w14:textId="02BFBCCE" w:rsidR="00EF6247" w:rsidRDefault="00EF6247" w:rsidP="00EF6247">
      <w:pPr>
        <w:pStyle w:val="EX"/>
        <w:rPr>
          <w:lang w:val="fr-FR"/>
        </w:rPr>
      </w:pPr>
      <w:r w:rsidRPr="00DE54AA">
        <w:t>[</w:t>
      </w:r>
      <w:r w:rsidR="00E31A44">
        <w:t>12</w:t>
      </w:r>
      <w:r w:rsidRPr="00DE54AA">
        <w:t>]</w:t>
      </w:r>
      <w:r w:rsidRPr="00DE54AA">
        <w:tab/>
      </w:r>
      <w:r w:rsidRPr="00F40DA8">
        <w:rPr>
          <w:lang w:val="fr-FR"/>
        </w:rPr>
        <w:t>3GPP TS 32.156: "Telecommunication management; Fixed Mobile Convergence (FMC) Model Repertoire"</w:t>
      </w:r>
      <w:r>
        <w:rPr>
          <w:lang w:val="fr-FR"/>
        </w:rPr>
        <w:t>.</w:t>
      </w:r>
    </w:p>
    <w:p w14:paraId="390AFE64" w14:textId="77777777" w:rsidR="003470A6" w:rsidRPr="004D3578" w:rsidRDefault="003470A6" w:rsidP="00EF6247">
      <w:pPr>
        <w:pStyle w:val="EX"/>
        <w:ind w:left="0" w:firstLine="0"/>
      </w:pPr>
    </w:p>
    <w:p w14:paraId="6AA49AC4" w14:textId="77777777" w:rsidR="00B63F75" w:rsidRPr="004D3578" w:rsidRDefault="00B63F75" w:rsidP="00B63F75">
      <w:pPr>
        <w:pStyle w:val="Heading1"/>
      </w:pPr>
      <w:bookmarkStart w:id="28" w:name="_Toc2086437"/>
      <w:bookmarkStart w:id="29" w:name="_Toc95724038"/>
      <w:r w:rsidRPr="004D3578">
        <w:lastRenderedPageBreak/>
        <w:t>3</w:t>
      </w:r>
      <w:r w:rsidRPr="004D3578">
        <w:tab/>
        <w:t>Definitions</w:t>
      </w:r>
      <w:r>
        <w:t xml:space="preserve"> of terms, symbols and abbreviations</w:t>
      </w:r>
      <w:bookmarkEnd w:id="28"/>
      <w:bookmarkEnd w:id="29"/>
    </w:p>
    <w:p w14:paraId="69872017" w14:textId="77777777" w:rsidR="00B63F75" w:rsidRPr="004D3578" w:rsidRDefault="00B63F75" w:rsidP="00B63F75">
      <w:pPr>
        <w:pStyle w:val="Heading2"/>
      </w:pPr>
      <w:bookmarkStart w:id="30" w:name="_Toc2086438"/>
      <w:bookmarkStart w:id="31" w:name="_Toc95724039"/>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95724040"/>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95724041"/>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78D5235F" w14:textId="4AF4701F" w:rsidR="00B759E2" w:rsidRDefault="00B759E2" w:rsidP="00B759E2">
      <w:pPr>
        <w:pStyle w:val="Heading1"/>
        <w:rPr>
          <w:rFonts w:cs="Arial"/>
          <w:szCs w:val="36"/>
          <w:lang w:eastAsia="zh-CN"/>
        </w:rPr>
      </w:pPr>
      <w:bookmarkStart w:id="37" w:name="_Toc95724042"/>
      <w:r>
        <w:rPr>
          <w:rFonts w:cs="Arial"/>
          <w:szCs w:val="36"/>
        </w:rPr>
        <w:t>4</w:t>
      </w:r>
      <w:r>
        <w:rPr>
          <w:rFonts w:cs="Arial"/>
          <w:szCs w:val="36"/>
        </w:rPr>
        <w:tab/>
      </w:r>
      <w:r>
        <w:rPr>
          <w:rFonts w:cs="Arial"/>
          <w:szCs w:val="36"/>
        </w:rPr>
        <w:tab/>
      </w:r>
      <w:r>
        <w:t>Concepts and overview</w:t>
      </w:r>
      <w:bookmarkEnd w:id="37"/>
    </w:p>
    <w:p w14:paraId="23BAF105" w14:textId="4F503C3E" w:rsidR="00B759E2" w:rsidRDefault="00B759E2" w:rsidP="00B759E2">
      <w:pPr>
        <w:pStyle w:val="Heading2"/>
      </w:pPr>
      <w:bookmarkStart w:id="38" w:name="_Toc95724043"/>
      <w:r>
        <w:t>4</w:t>
      </w:r>
      <w:r w:rsidRPr="006C6106">
        <w:t>.</w:t>
      </w:r>
      <w:r>
        <w:t>1</w:t>
      </w:r>
      <w:r>
        <w:tab/>
      </w:r>
      <w:r w:rsidRPr="006C6106">
        <w:t>Overview</w:t>
      </w:r>
      <w:bookmarkEnd w:id="38"/>
    </w:p>
    <w:p w14:paraId="55BD09E2" w14:textId="0502BE90" w:rsidR="00B759E2" w:rsidRDefault="00B759E2" w:rsidP="00B759E2">
      <w:r>
        <w:t>Artificial Intelligence / Machine Learning (AI/ML) capabilities are used in various domains in 5GS, including management and orchestration (e.g., MDA, see TS 28.104 [2]) and 5G networks (e.g., NWDAF, see 23</w:t>
      </w:r>
      <w:r w:rsidRPr="00DE54AA">
        <w:t>.</w:t>
      </w:r>
      <w:r>
        <w:t>288 [3]).</w:t>
      </w:r>
    </w:p>
    <w:p w14:paraId="5030FE5D" w14:textId="77777777" w:rsidR="00B759E2" w:rsidRDefault="00B759E2" w:rsidP="00B759E2">
      <w:r>
        <w:t>The AI/ML-enabled function in the 5GS uses the AI/ML model for inference.</w:t>
      </w:r>
    </w:p>
    <w:p w14:paraId="029B18C5" w14:textId="77777777" w:rsidR="00B759E2" w:rsidRDefault="00B759E2" w:rsidP="00B759E2">
      <w:r>
        <w:t>To enable and facilitate the AI/ML, the AI/ML model and AI/</w:t>
      </w:r>
      <w:r>
        <w:rPr>
          <w:rFonts w:hint="eastAsia"/>
        </w:rPr>
        <w:t>ML</w:t>
      </w:r>
      <w:r>
        <w:t>-enabled function need to be managed.</w:t>
      </w:r>
    </w:p>
    <w:p w14:paraId="1311EF06" w14:textId="77777777" w:rsidR="00B759E2" w:rsidRDefault="00B759E2" w:rsidP="00B759E2">
      <w:r>
        <w:t>The present document specifies the AI/ML management related capabilities and services, which include:</w:t>
      </w:r>
    </w:p>
    <w:p w14:paraId="320B682A" w14:textId="77777777" w:rsidR="00B759E2" w:rsidRPr="00042682" w:rsidRDefault="00B759E2" w:rsidP="00B759E2">
      <w:pPr>
        <w:ind w:left="720" w:hanging="360"/>
      </w:pPr>
      <w:r>
        <w:t>-</w:t>
      </w:r>
      <w:r>
        <w:tab/>
      </w:r>
      <w:r>
        <w:rPr>
          <w:rFonts w:eastAsia="Calibri"/>
          <w:szCs w:val="22"/>
        </w:rPr>
        <w:t>AL/ML model training.</w:t>
      </w:r>
    </w:p>
    <w:p w14:paraId="0AA05960" w14:textId="48D90512" w:rsidR="003470A6" w:rsidRDefault="003470A6" w:rsidP="003470A6">
      <w:pPr>
        <w:pStyle w:val="Heading1"/>
        <w:rPr>
          <w:rFonts w:cs="Arial"/>
          <w:szCs w:val="36"/>
        </w:rPr>
      </w:pPr>
      <w:bookmarkStart w:id="39" w:name="_Toc95724044"/>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39"/>
    </w:p>
    <w:p w14:paraId="44917863" w14:textId="15982EC2" w:rsidR="003470A6" w:rsidRPr="00A35751" w:rsidRDefault="003470A6" w:rsidP="003470A6">
      <w:pPr>
        <w:pStyle w:val="Heading2"/>
        <w:rPr>
          <w:rFonts w:cs="Arial"/>
          <w:szCs w:val="32"/>
        </w:rPr>
      </w:pPr>
      <w:bookmarkStart w:id="40" w:name="_Toc95724045"/>
      <w:r>
        <w:rPr>
          <w:rFonts w:cs="Arial"/>
          <w:szCs w:val="32"/>
        </w:rPr>
        <w:t>5.1</w:t>
      </w:r>
      <w:r>
        <w:rPr>
          <w:rFonts w:cs="Arial"/>
          <w:szCs w:val="32"/>
        </w:rPr>
        <w:tab/>
      </w:r>
      <w:r>
        <w:rPr>
          <w:rFonts w:cs="Arial"/>
          <w:szCs w:val="36"/>
        </w:rPr>
        <w:t>Functionality and s</w:t>
      </w:r>
      <w:r>
        <w:t>ervice</w:t>
      </w:r>
      <w:r>
        <w:rPr>
          <w:rFonts w:cs="Arial"/>
          <w:szCs w:val="32"/>
        </w:rPr>
        <w:t xml:space="preserve"> framework for AI/ML model training</w:t>
      </w:r>
      <w:bookmarkEnd w:id="40"/>
    </w:p>
    <w:p w14:paraId="1BC456DE" w14:textId="76489591" w:rsidR="003470A6" w:rsidRPr="00DF3DD1" w:rsidRDefault="003470A6" w:rsidP="003470A6">
      <w:pPr>
        <w:rPr>
          <w:rFonts w:cs="Arial"/>
          <w:szCs w:val="32"/>
        </w:rPr>
      </w:pPr>
      <w:r w:rsidRPr="00DF3DD1">
        <w:rPr>
          <w:rFonts w:cs="Arial"/>
          <w:szCs w:val="32"/>
        </w:rPr>
        <w:t>A</w:t>
      </w:r>
      <w:r>
        <w:rPr>
          <w:rFonts w:cs="Arial"/>
          <w:szCs w:val="32"/>
        </w:rPr>
        <w:t>n entity</w:t>
      </w:r>
      <w:r w:rsidRPr="00DF3DD1">
        <w:rPr>
          <w:rFonts w:cs="Arial"/>
          <w:szCs w:val="32"/>
        </w:rPr>
        <w:t xml:space="preserve"> playing the role of AI/ML Model Training MnS producer, may </w:t>
      </w:r>
      <w:r>
        <w:rPr>
          <w:rFonts w:cs="Arial"/>
          <w:szCs w:val="32"/>
        </w:rPr>
        <w:t xml:space="preserve">consume various data </w:t>
      </w:r>
      <w:r w:rsidRPr="00DF3DD1">
        <w:rPr>
          <w:rFonts w:cs="Arial"/>
          <w:szCs w:val="32"/>
        </w:rPr>
        <w:t>for AI/M</w:t>
      </w:r>
      <w:r w:rsidR="00F97CD9">
        <w:rPr>
          <w:rFonts w:cs="Arial"/>
          <w:szCs w:val="32"/>
        </w:rPr>
        <w:t>L</w:t>
      </w:r>
      <w:r w:rsidRPr="00DF3DD1">
        <w:rPr>
          <w:rFonts w:cs="Arial"/>
          <w:szCs w:val="32"/>
        </w:rPr>
        <w:t xml:space="preserve"> model training purpose.</w:t>
      </w:r>
    </w:p>
    <w:p w14:paraId="56454183" w14:textId="5D37F79A" w:rsidR="003470A6" w:rsidRPr="00DF3DD1" w:rsidRDefault="003470A6" w:rsidP="003470A6">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he AI/ML model training capability is provided via AI/ML Model Training MnS in the context of SBMA to the authorized consumer(s) by AI/ML Model Training MnS producer.</w:t>
      </w:r>
    </w:p>
    <w:p w14:paraId="39EF27A4" w14:textId="77777777" w:rsidR="003470A6" w:rsidRDefault="003470A6" w:rsidP="003470A6"/>
    <w:p w14:paraId="26D08B62" w14:textId="77777777" w:rsidR="003470A6" w:rsidRPr="005961AA" w:rsidRDefault="003470A6" w:rsidP="003470A6"/>
    <w:p w14:paraId="297FE90C" w14:textId="77777777" w:rsidR="003470A6" w:rsidRPr="001C5B55" w:rsidRDefault="003470A6" w:rsidP="003470A6">
      <w:pPr>
        <w:ind w:firstLine="540"/>
        <w:jc w:val="center"/>
      </w:pPr>
      <w:r>
        <w:object w:dxaOrig="13105" w:dyaOrig="6876" w14:anchorId="2B26C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06504319" r:id="rId12"/>
        </w:object>
      </w:r>
    </w:p>
    <w:p w14:paraId="2B1C3EE9" w14:textId="6B2EA1FD" w:rsidR="003470A6" w:rsidRPr="00DD112A" w:rsidRDefault="003470A6" w:rsidP="003470A6">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75A64A68" w14:textId="77777777" w:rsidR="003470A6" w:rsidRDefault="003470A6" w:rsidP="003470A6">
      <w:r w:rsidRPr="005961AA">
        <w:t xml:space="preserve">The internal business logic related to </w:t>
      </w:r>
      <w:r>
        <w:t xml:space="preserve">AI/ML model training </w:t>
      </w:r>
      <w:r w:rsidRPr="005961AA">
        <w:t>leverages the current and historical data related to</w:t>
      </w:r>
      <w:r>
        <w:t xml:space="preserve"> the following</w:t>
      </w:r>
      <w:r w:rsidRPr="001A0377">
        <w:t xml:space="preserve"> </w:t>
      </w:r>
      <w:r>
        <w:t>to monitor the networks and/or services where are relevant to the AI/ML model, prepare the data for model training, trigger and conduct the model training</w:t>
      </w:r>
      <w:r w:rsidRPr="005961AA">
        <w:t>:</w:t>
      </w:r>
    </w:p>
    <w:p w14:paraId="078168DA" w14:textId="1BFD4B00" w:rsidR="003470A6" w:rsidRDefault="003470A6" w:rsidP="003470A6">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w:t>
      </w:r>
      <w:r w:rsidR="00B553BE">
        <w:rPr>
          <w:rFonts w:eastAsia="Calibri"/>
          <w:szCs w:val="22"/>
        </w:rPr>
        <w:t>3</w:t>
      </w:r>
      <w:r>
        <w:rPr>
          <w:rFonts w:eastAsia="Calibri"/>
          <w:szCs w:val="22"/>
        </w:rPr>
        <w:t>], TS 32.425 [</w:t>
      </w:r>
      <w:r w:rsidR="00B553BE">
        <w:rPr>
          <w:rFonts w:eastAsia="Calibri"/>
          <w:szCs w:val="22"/>
        </w:rPr>
        <w:t>4</w:t>
      </w:r>
      <w:r>
        <w:rPr>
          <w:rFonts w:eastAsia="Calibri"/>
          <w:szCs w:val="22"/>
        </w:rPr>
        <w:t>]</w:t>
      </w:r>
      <w:r w:rsidRPr="005961AA">
        <w:rPr>
          <w:rFonts w:eastAsia="Calibri"/>
          <w:szCs w:val="22"/>
        </w:rPr>
        <w:t xml:space="preserve"> and Key Performance Indicators (KPIs) as per TS 28.554</w:t>
      </w:r>
      <w:r>
        <w:rPr>
          <w:rFonts w:eastAsia="Calibri"/>
          <w:szCs w:val="22"/>
        </w:rPr>
        <w:t xml:space="preserve"> [</w:t>
      </w:r>
      <w:r w:rsidR="00B553BE">
        <w:rPr>
          <w:rFonts w:eastAsia="Calibri"/>
          <w:szCs w:val="22"/>
        </w:rPr>
        <w:t>5</w:t>
      </w:r>
      <w:r>
        <w:rPr>
          <w:rFonts w:eastAsia="Calibri"/>
          <w:szCs w:val="22"/>
        </w:rPr>
        <w:t>].</w:t>
      </w:r>
    </w:p>
    <w:p w14:paraId="0AA02A6C" w14:textId="45748AC7" w:rsidR="003470A6" w:rsidRDefault="003470A6" w:rsidP="003470A6">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w:t>
      </w:r>
      <w:r w:rsidR="00B553BE">
        <w:rPr>
          <w:rFonts w:eastAsia="Calibri"/>
          <w:szCs w:val="22"/>
        </w:rPr>
        <w:t>6</w:t>
      </w:r>
      <w:r>
        <w:rPr>
          <w:rFonts w:eastAsia="Calibri"/>
          <w:szCs w:val="22"/>
        </w:rPr>
        <w:t>]</w:t>
      </w:r>
      <w:r w:rsidRPr="005961AA">
        <w:rPr>
          <w:rFonts w:eastAsia="Calibri"/>
          <w:szCs w:val="22"/>
        </w:rPr>
        <w:t xml:space="preserve"> and TS 32.423</w:t>
      </w:r>
      <w:r>
        <w:rPr>
          <w:rFonts w:eastAsia="Calibri"/>
          <w:szCs w:val="22"/>
        </w:rPr>
        <w:t xml:space="preserve"> [</w:t>
      </w:r>
      <w:r w:rsidR="00B553BE">
        <w:rPr>
          <w:rFonts w:eastAsia="Calibri"/>
          <w:szCs w:val="22"/>
        </w:rPr>
        <w:t>7</w:t>
      </w:r>
      <w:r>
        <w:rPr>
          <w:rFonts w:eastAsia="Calibri"/>
          <w:szCs w:val="22"/>
        </w:rPr>
        <w:t>]</w:t>
      </w:r>
      <w:r w:rsidRPr="005961AA">
        <w:rPr>
          <w:rFonts w:eastAsia="Calibri"/>
          <w:szCs w:val="22"/>
        </w:rPr>
        <w:t>.</w:t>
      </w:r>
    </w:p>
    <w:p w14:paraId="3D881FB1" w14:textId="4B1AF3FD" w:rsidR="003470A6" w:rsidRDefault="003470A6" w:rsidP="003470A6">
      <w:pPr>
        <w:ind w:left="720" w:hanging="360"/>
      </w:pPr>
      <w:r>
        <w:t>-</w:t>
      </w:r>
      <w:r>
        <w:tab/>
      </w:r>
      <w:r w:rsidRPr="005961AA">
        <w:rPr>
          <w:rFonts w:eastAsia="Calibri"/>
          <w:szCs w:val="18"/>
        </w:rPr>
        <w:t>QoE and service experience data as per TS 28.405</w:t>
      </w:r>
      <w:r>
        <w:rPr>
          <w:rFonts w:eastAsia="Calibri"/>
          <w:szCs w:val="18"/>
        </w:rPr>
        <w:t xml:space="preserve"> [</w:t>
      </w:r>
      <w:r w:rsidR="00B553BE">
        <w:rPr>
          <w:rFonts w:eastAsia="Calibri"/>
          <w:szCs w:val="18"/>
        </w:rPr>
        <w:t>8</w:t>
      </w:r>
      <w:r>
        <w:rPr>
          <w:rFonts w:eastAsia="Calibri"/>
          <w:szCs w:val="18"/>
        </w:rPr>
        <w:t>]</w:t>
      </w:r>
      <w:r w:rsidRPr="005961AA">
        <w:rPr>
          <w:rFonts w:eastAsia="Calibri"/>
          <w:szCs w:val="18"/>
        </w:rPr>
        <w:t xml:space="preserve"> and TS 28.406</w:t>
      </w:r>
      <w:r>
        <w:rPr>
          <w:rFonts w:eastAsia="Calibri"/>
          <w:szCs w:val="18"/>
        </w:rPr>
        <w:t xml:space="preserve"> [</w:t>
      </w:r>
      <w:r w:rsidR="00B553BE">
        <w:rPr>
          <w:rFonts w:eastAsia="Calibri"/>
          <w:szCs w:val="18"/>
        </w:rPr>
        <w:t>9</w:t>
      </w:r>
      <w:r>
        <w:rPr>
          <w:rFonts w:eastAsia="Calibri"/>
          <w:szCs w:val="18"/>
        </w:rPr>
        <w:t>]</w:t>
      </w:r>
      <w:r w:rsidRPr="005961AA">
        <w:rPr>
          <w:rFonts w:eastAsia="Calibri"/>
          <w:szCs w:val="18"/>
        </w:rPr>
        <w:t>.</w:t>
      </w:r>
    </w:p>
    <w:p w14:paraId="2A349475" w14:textId="0DDDD1B4" w:rsidR="003470A6" w:rsidRDefault="003470A6" w:rsidP="003470A6">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w:t>
      </w:r>
      <w:r w:rsidR="00B553BE">
        <w:rPr>
          <w:rFonts w:eastAsia="Calibri"/>
          <w:szCs w:val="18"/>
        </w:rPr>
        <w:t>3</w:t>
      </w:r>
      <w:r>
        <w:rPr>
          <w:rFonts w:eastAsia="Calibri"/>
          <w:szCs w:val="18"/>
        </w:rPr>
        <w:t>]</w:t>
      </w:r>
      <w:r w:rsidRPr="005961AA">
        <w:rPr>
          <w:rFonts w:eastAsia="Calibri"/>
          <w:szCs w:val="18"/>
        </w:rPr>
        <w:t>.</w:t>
      </w:r>
    </w:p>
    <w:p w14:paraId="3E300719" w14:textId="6CDFD24A" w:rsidR="003470A6" w:rsidRDefault="003470A6" w:rsidP="003470A6">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w:t>
      </w:r>
      <w:r w:rsidR="00B553BE">
        <w:rPr>
          <w:rFonts w:eastAsia="Calibri"/>
          <w:szCs w:val="22"/>
        </w:rPr>
        <w:t>10</w:t>
      </w:r>
      <w:r>
        <w:rPr>
          <w:rFonts w:eastAsia="Calibri"/>
          <w:szCs w:val="22"/>
        </w:rPr>
        <w:t>]</w:t>
      </w:r>
      <w:r w:rsidRPr="005961AA">
        <w:rPr>
          <w:rFonts w:eastAsia="Calibri"/>
          <w:szCs w:val="22"/>
        </w:rPr>
        <w:t>.</w:t>
      </w:r>
    </w:p>
    <w:p w14:paraId="538D2592" w14:textId="77777777" w:rsidR="003470A6" w:rsidRDefault="003470A6" w:rsidP="003470A6">
      <w:pPr>
        <w:ind w:left="720" w:hanging="360"/>
        <w:rPr>
          <w:rFonts w:eastAsia="Calibri"/>
          <w:szCs w:val="22"/>
        </w:rPr>
      </w:pPr>
      <w:r>
        <w:t>-</w:t>
      </w:r>
      <w:r>
        <w:tab/>
      </w:r>
      <w:r w:rsidRPr="005961AA">
        <w:rPr>
          <w:rFonts w:eastAsia="Calibri"/>
          <w:szCs w:val="22"/>
        </w:rPr>
        <w:t>CM information and notifications.</w:t>
      </w:r>
    </w:p>
    <w:p w14:paraId="68E7238F" w14:textId="01F8EF42" w:rsidR="003470A6" w:rsidRDefault="003470A6" w:rsidP="003470A6">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w:t>
      </w:r>
      <w:r w:rsidR="00B553BE">
        <w:rPr>
          <w:rFonts w:eastAsia="Calibri"/>
          <w:szCs w:val="22"/>
        </w:rPr>
        <w:t>2</w:t>
      </w:r>
      <w:r>
        <w:rPr>
          <w:rFonts w:eastAsia="Calibri"/>
          <w:szCs w:val="22"/>
        </w:rPr>
        <w:t>]</w:t>
      </w:r>
      <w:r w:rsidRPr="005961AA">
        <w:rPr>
          <w:rFonts w:eastAsia="Calibri"/>
          <w:szCs w:val="22"/>
        </w:rPr>
        <w:t>.</w:t>
      </w:r>
    </w:p>
    <w:p w14:paraId="064C16C5" w14:textId="77777777" w:rsidR="003470A6" w:rsidRDefault="003470A6" w:rsidP="003470A6">
      <w:pPr>
        <w:ind w:left="720" w:hanging="360"/>
        <w:rPr>
          <w:rFonts w:eastAsia="Calibri"/>
          <w:szCs w:val="18"/>
        </w:rPr>
      </w:pPr>
      <w:r>
        <w:t>-</w:t>
      </w:r>
      <w:r>
        <w:tab/>
      </w:r>
      <w:r w:rsidRPr="005961AA">
        <w:rPr>
          <w:rFonts w:eastAsia="Calibri"/>
          <w:szCs w:val="18"/>
        </w:rPr>
        <w:t>Management data from non-3GPP systems.</w:t>
      </w:r>
    </w:p>
    <w:p w14:paraId="301233AC" w14:textId="6EB312AF" w:rsidR="003470A6" w:rsidRDefault="003470A6" w:rsidP="003470A6">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41" w:name="_Toc68008318"/>
      <w:bookmarkStart w:id="42" w:name="_Toc89158544"/>
      <w:bookmarkStart w:id="43" w:name="_Toc95724046"/>
      <w:bookmarkStart w:id="44" w:name="_Toc89158619"/>
      <w:r>
        <w:t>6</w:t>
      </w:r>
      <w:r w:rsidRPr="004D3578">
        <w:tab/>
      </w:r>
      <w:r>
        <w:t>AI/ML management use cases</w:t>
      </w:r>
      <w:bookmarkEnd w:id="41"/>
      <w:r>
        <w:t xml:space="preserve"> and requirements</w:t>
      </w:r>
      <w:bookmarkEnd w:id="42"/>
      <w:bookmarkEnd w:id="43"/>
    </w:p>
    <w:p w14:paraId="45C6087A" w14:textId="63666BEE" w:rsidR="00A57553" w:rsidRDefault="00A57553" w:rsidP="00A57553">
      <w:pPr>
        <w:pStyle w:val="Heading2"/>
      </w:pPr>
      <w:bookmarkStart w:id="45" w:name="_Toc68008319"/>
      <w:bookmarkStart w:id="46" w:name="_Toc89158545"/>
      <w:bookmarkStart w:id="47" w:name="_Toc95724047"/>
      <w:r>
        <w:t>6</w:t>
      </w:r>
      <w:r w:rsidRPr="004D3578">
        <w:t>.1</w:t>
      </w:r>
      <w:r w:rsidRPr="004D3578">
        <w:tab/>
      </w:r>
      <w:bookmarkEnd w:id="45"/>
      <w:r>
        <w:t>General</w:t>
      </w:r>
      <w:bookmarkEnd w:id="46"/>
      <w:bookmarkEnd w:id="47"/>
    </w:p>
    <w:p w14:paraId="593FF7BA" w14:textId="77777777" w:rsidR="00A57553" w:rsidRDefault="00A57553" w:rsidP="00A57553">
      <w:bookmarkStart w:id="48" w:name="_Toc89158546"/>
      <w:r>
        <w:t>The use cases and requirements for AI/ML management are specified in the following sub-clauses.</w:t>
      </w:r>
    </w:p>
    <w:p w14:paraId="060F7862" w14:textId="7DD6DD56" w:rsidR="00A57553" w:rsidRDefault="00A57553" w:rsidP="00A57553">
      <w:pPr>
        <w:pStyle w:val="Heading2"/>
      </w:pPr>
      <w:bookmarkStart w:id="49" w:name="_Toc95724048"/>
      <w:r>
        <w:t>6</w:t>
      </w:r>
      <w:r w:rsidRPr="004D3578">
        <w:t>.</w:t>
      </w:r>
      <w:r>
        <w:t>2</w:t>
      </w:r>
      <w:r w:rsidRPr="004D3578">
        <w:tab/>
      </w:r>
      <w:r>
        <w:t xml:space="preserve">AI/ML </w:t>
      </w:r>
      <w:bookmarkEnd w:id="48"/>
      <w:r>
        <w:t>model training</w:t>
      </w:r>
      <w:bookmarkEnd w:id="49"/>
    </w:p>
    <w:p w14:paraId="1A8A0AF7" w14:textId="2ED5E10B" w:rsidR="00A57553" w:rsidRPr="00507FDD" w:rsidRDefault="00A57553" w:rsidP="00A57553">
      <w:pPr>
        <w:pStyle w:val="Heading3"/>
      </w:pPr>
      <w:bookmarkStart w:id="50" w:name="_Toc89158621"/>
      <w:bookmarkStart w:id="51" w:name="_Toc95724049"/>
      <w:bookmarkStart w:id="52" w:name="_Toc68008354"/>
      <w:bookmarkEnd w:id="44"/>
      <w:r>
        <w:t>6</w:t>
      </w:r>
      <w:r w:rsidRPr="004D3578">
        <w:t>.</w:t>
      </w:r>
      <w:r>
        <w:t>2</w:t>
      </w:r>
      <w:r w:rsidRPr="004D3578">
        <w:t>.</w:t>
      </w:r>
      <w:r>
        <w:t>1</w:t>
      </w:r>
      <w:r w:rsidRPr="004D3578">
        <w:tab/>
      </w:r>
      <w:r>
        <w:t>Description</w:t>
      </w:r>
      <w:bookmarkEnd w:id="50"/>
      <w:bookmarkEnd w:id="51"/>
    </w:p>
    <w:p w14:paraId="3CD36485" w14:textId="77777777" w:rsidR="00A57553" w:rsidRDefault="00A57553" w:rsidP="00A57553">
      <w:bookmarkStart w:id="53" w:name="startOfAnnexes"/>
      <w:bookmarkEnd w:id="53"/>
      <w:r w:rsidRPr="00A8279B">
        <w:t>In operational environment before the</w:t>
      </w:r>
      <w:r>
        <w:t xml:space="preserve"> AI/ML </w:t>
      </w:r>
      <w:r w:rsidRPr="00A8279B">
        <w:t xml:space="preserve">model is deployed </w:t>
      </w:r>
      <w:r>
        <w:t xml:space="preserve">the AI/ML-enabled function (i.e., Inference Function) </w:t>
      </w:r>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14C42467" w14:textId="77777777" w:rsidR="00A57553" w:rsidRDefault="00A57553" w:rsidP="00A57553">
      <w:r>
        <w:lastRenderedPageBreak/>
        <w:t xml:space="preserve">The AI/ML model is trained by the AI/ML Model Training (AIMLMT) MnS producer, and the training can be triggered by the request(s) from one or more AIMLMT MnS consumer(s), or initiated by the AIMLMT MnS producer (e.g., as result of model evaluation). </w:t>
      </w:r>
    </w:p>
    <w:p w14:paraId="43B52DFA" w14:textId="633AF4D4" w:rsidR="00A57553" w:rsidRDefault="00A57553" w:rsidP="00A57553">
      <w:pPr>
        <w:pStyle w:val="Heading3"/>
        <w:rPr>
          <w:lang w:eastAsia="zh-CN"/>
        </w:rPr>
      </w:pPr>
      <w:bookmarkStart w:id="54" w:name="_Toc89158624"/>
      <w:bookmarkStart w:id="55" w:name="_Toc95724050"/>
      <w:r>
        <w:t>6</w:t>
      </w:r>
      <w:r w:rsidRPr="004D3578">
        <w:t>.</w:t>
      </w:r>
      <w:r>
        <w:t>2</w:t>
      </w:r>
      <w:r w:rsidRPr="004D3578">
        <w:t>.</w:t>
      </w:r>
      <w:r>
        <w:t>2</w:t>
      </w:r>
      <w:r w:rsidRPr="004D3578">
        <w:tab/>
      </w:r>
      <w:bookmarkEnd w:id="52"/>
      <w:r>
        <w:rPr>
          <w:lang w:eastAsia="zh-CN"/>
        </w:rPr>
        <w:t>Use cases</w:t>
      </w:r>
      <w:bookmarkEnd w:id="54"/>
      <w:bookmarkEnd w:id="55"/>
    </w:p>
    <w:p w14:paraId="18B1B041" w14:textId="71A5B179" w:rsidR="00A57553" w:rsidRDefault="00A57553" w:rsidP="00A57553">
      <w:pPr>
        <w:pStyle w:val="Heading4"/>
      </w:pPr>
      <w:bookmarkStart w:id="56" w:name="_Toc89158625"/>
      <w:bookmarkStart w:id="57" w:name="_Toc95724051"/>
      <w:r>
        <w:t>6</w:t>
      </w:r>
      <w:r w:rsidRPr="004D3578">
        <w:t>.</w:t>
      </w:r>
      <w:r>
        <w:t>2</w:t>
      </w:r>
      <w:r w:rsidRPr="004D3578">
        <w:t>.</w:t>
      </w:r>
      <w:r>
        <w:t>2.1</w:t>
      </w:r>
      <w:r w:rsidRPr="004D3578">
        <w:tab/>
      </w:r>
      <w:r>
        <w:rPr>
          <w:lang w:eastAsia="zh-CN"/>
        </w:rPr>
        <w:t xml:space="preserve">AI/ML </w:t>
      </w:r>
      <w:r>
        <w:t>model</w:t>
      </w:r>
      <w:r>
        <w:rPr>
          <w:lang w:eastAsia="zh-CN"/>
        </w:rPr>
        <w:t xml:space="preserve"> training requested by consumer</w:t>
      </w:r>
      <w:bookmarkEnd w:id="56"/>
      <w:bookmarkEnd w:id="57"/>
    </w:p>
    <w:p w14:paraId="73C37EAF" w14:textId="77777777" w:rsidR="00A57553" w:rsidRDefault="00A57553" w:rsidP="00A57553">
      <w:r>
        <w:t>The AI/ML model training capabilities are provided by an AIMLMT MnS producer to one or more consumer(s).</w:t>
      </w:r>
    </w:p>
    <w:p w14:paraId="2DDFEDF2" w14:textId="77777777" w:rsidR="00A57553" w:rsidRDefault="00A57553" w:rsidP="00A57553">
      <w:pPr>
        <w:jc w:val="center"/>
      </w:pPr>
      <w:r>
        <w:object w:dxaOrig="17689" w:dyaOrig="5749" w14:anchorId="1F561AC3">
          <v:shape id="_x0000_i1026" type="#_x0000_t75" style="width:386.4pt;height:126pt" o:ole="">
            <v:imagedata r:id="rId13" o:title=""/>
          </v:shape>
          <o:OLEObject Type="Embed" ProgID="Visio.Drawing.15" ShapeID="_x0000_i1026" DrawAspect="Content" ObjectID="_1706504320" r:id="rId14"/>
        </w:object>
      </w:r>
    </w:p>
    <w:p w14:paraId="02B825D3" w14:textId="539F1243" w:rsidR="00A57553" w:rsidRPr="00E13C12" w:rsidRDefault="00A57553" w:rsidP="00A57553">
      <w:pPr>
        <w:pStyle w:val="TF"/>
        <w:rPr>
          <w:b w:val="0"/>
          <w:bCs/>
        </w:rPr>
      </w:pPr>
      <w:r w:rsidRPr="00B702A1">
        <w:t xml:space="preserve">Figure </w:t>
      </w:r>
      <w:r>
        <w:t>6.</w:t>
      </w:r>
      <w:r>
        <w:rPr>
          <w:lang w:eastAsia="zh-CN"/>
        </w:rPr>
        <w:t>6</w:t>
      </w:r>
      <w:r>
        <w:t>.2.1-1</w:t>
      </w:r>
      <w:r w:rsidRPr="00B702A1">
        <w:t>:</w:t>
      </w:r>
      <w:r>
        <w:t xml:space="preserve"> AI/ML model training requested by AIMLMT MnS consumer</w:t>
      </w:r>
    </w:p>
    <w:p w14:paraId="6D8FB903" w14:textId="2007A679" w:rsidR="00A57553" w:rsidRDefault="00A57553" w:rsidP="00A57553">
      <w:r>
        <w:t>The AI/ML model training may be triggered by the request(s) from one or more AIMLMT MnS consumer(s).</w:t>
      </w:r>
      <w:r w:rsidR="00051FC2">
        <w:t xml:space="preserve"> </w:t>
      </w:r>
      <w:r>
        <w:t>To trigger an AI/ML model training, t</w:t>
      </w:r>
      <w:r w:rsidRPr="00DE54AA">
        <w:t>he</w:t>
      </w:r>
      <w:r w:rsidRPr="00431486">
        <w:t xml:space="preserve"> </w:t>
      </w:r>
      <w:r>
        <w:t xml:space="preserve">AIMLMT MnS consumer requests the AIMLMT MnS producer to train the AI/ML model. </w:t>
      </w:r>
      <w:r w:rsidR="00051FC2">
        <w:t>In the AI/ML model training request</w:t>
      </w:r>
      <w:r w:rsidR="00051FC2">
        <w:rPr>
          <w:rFonts w:hint="eastAsia"/>
          <w:lang w:eastAsia="zh-CN"/>
        </w:rPr>
        <w:t>,</w:t>
      </w:r>
      <w:r w:rsidR="00051FC2">
        <w:rPr>
          <w:lang w:eastAsia="zh-CN"/>
        </w:rPr>
        <w:t xml:space="preserve"> </w:t>
      </w:r>
      <w:r w:rsidR="00051FC2">
        <w:t xml:space="preserve">the consumer should specify the inference type which </w:t>
      </w:r>
      <w:r w:rsidR="00051FC2" w:rsidRPr="00A856D2">
        <w:t>indicate</w:t>
      </w:r>
      <w:r w:rsidR="00051FC2">
        <w:t>s</w:t>
      </w:r>
      <w:r w:rsidR="00051FC2" w:rsidRPr="00A856D2">
        <w:t xml:space="preserve"> the function or purpose of the model</w:t>
      </w:r>
      <w:r w:rsidR="00051FC2">
        <w:t xml:space="preserve">, e.g., </w:t>
      </w:r>
      <w:r w:rsidR="00051FC2" w:rsidRPr="00752D2D">
        <w:t>CoverageProblemAnalysis</w:t>
      </w:r>
      <w:r w:rsidR="00051FC2">
        <w:t xml:space="preserve">. </w:t>
      </w:r>
      <w:r w:rsidR="00051FC2" w:rsidRPr="00DE54AA">
        <w:t>The</w:t>
      </w:r>
      <w:r w:rsidR="00051FC2" w:rsidRPr="00431486">
        <w:t xml:space="preserve"> </w:t>
      </w:r>
      <w:r w:rsidR="00051FC2">
        <w:t>AI</w:t>
      </w:r>
      <w:r w:rsidR="00051FC2" w:rsidRPr="00816481">
        <w:rPr>
          <w:bCs/>
        </w:rPr>
        <w:t>MLMT</w:t>
      </w:r>
      <w:r w:rsidR="00051FC2">
        <w:t xml:space="preserve"> MnS </w:t>
      </w:r>
      <w:r w:rsidR="00051FC2">
        <w:rPr>
          <w:rFonts w:hint="eastAsia"/>
          <w:lang w:eastAsia="zh-CN"/>
        </w:rPr>
        <w:t>p</w:t>
      </w:r>
      <w:r w:rsidR="00051FC2">
        <w:rPr>
          <w:lang w:eastAsia="zh-CN"/>
        </w:rPr>
        <w:t>roducer</w:t>
      </w:r>
      <w:r w:rsidR="00051FC2">
        <w:t xml:space="preserve"> </w:t>
      </w:r>
      <w:r w:rsidR="00051FC2" w:rsidRPr="001B5A57">
        <w:t xml:space="preserve">can perform the model training according to the </w:t>
      </w:r>
      <w:r w:rsidR="00051FC2">
        <w:rPr>
          <w:rFonts w:hint="eastAsia"/>
          <w:lang w:eastAsia="zh-CN"/>
        </w:rPr>
        <w:t>d</w:t>
      </w:r>
      <w:r w:rsidR="00051FC2">
        <w:rPr>
          <w:lang w:eastAsia="zh-CN"/>
        </w:rPr>
        <w:t xml:space="preserve">esignated inference type. </w:t>
      </w:r>
      <w:r>
        <w:t>The consumer may provide the data source(s) that contain(s) the training data which are considered as inputs candidates for training.</w:t>
      </w:r>
      <w:r w:rsidR="00051FC2" w:rsidRPr="00051FC2">
        <w:t xml:space="preserve"> </w:t>
      </w:r>
      <w:r w:rsidR="00051FC2">
        <w:t xml:space="preserve">To obtain the valid AI/ML model, consumers may also </w:t>
      </w:r>
      <w:r w:rsidR="00051FC2" w:rsidRPr="00677DCE">
        <w:t>designate</w:t>
      </w:r>
      <w:r w:rsidR="00051FC2">
        <w:t xml:space="preserve"> their requirements for model performance (e.g., accuracy, etc) in the training request.</w:t>
      </w:r>
    </w:p>
    <w:p w14:paraId="3DB98C1F" w14:textId="77777777" w:rsidR="00A57553" w:rsidRDefault="00A57553" w:rsidP="00A57553">
      <w:r w:rsidRPr="00DE54AA">
        <w:t>The</w:t>
      </w:r>
      <w:r w:rsidRPr="00431486">
        <w:t xml:space="preserve"> </w:t>
      </w:r>
      <w:r>
        <w:rPr>
          <w:bCs/>
        </w:rPr>
        <w:t>AIMLMT</w:t>
      </w:r>
      <w:r>
        <w:t xml:space="preserve"> MnS </w:t>
      </w:r>
      <w:r>
        <w:rPr>
          <w:rFonts w:hint="eastAsia"/>
          <w:lang w:eastAsia="zh-CN"/>
        </w:rPr>
        <w:t>p</w:t>
      </w:r>
      <w:r>
        <w:rPr>
          <w:lang w:eastAsia="zh-CN"/>
        </w:rPr>
        <w:t>roducer provides a response to the consumer indicating whether the request was accepted</w:t>
      </w:r>
      <w:r>
        <w:t>.</w:t>
      </w:r>
    </w:p>
    <w:p w14:paraId="12415E8D" w14:textId="77777777" w:rsidR="00A57553" w:rsidRDefault="00A57553" w:rsidP="00A57553">
      <w:pPr>
        <w:rPr>
          <w:bCs/>
        </w:rPr>
      </w:pPr>
      <w:r>
        <w:t>If the request is accepted, t</w:t>
      </w:r>
      <w:r w:rsidRPr="00DE54AA">
        <w:t>he</w:t>
      </w:r>
      <w:r w:rsidRPr="00431486">
        <w:t xml:space="preserve"> </w:t>
      </w:r>
      <w:r>
        <w:rPr>
          <w:bCs/>
        </w:rPr>
        <w:t>AIMLMT</w:t>
      </w:r>
      <w:r w:rsidRPr="00816481">
        <w:rPr>
          <w:bCs/>
        </w:rPr>
        <w:t xml:space="preserve"> MnS producer</w:t>
      </w:r>
      <w:r>
        <w:rPr>
          <w:bCs/>
        </w:rPr>
        <w:t xml:space="preserve"> decides when to start the AI/ML model training with consideration of the request(s) from the consumer(s). Once the training is decided, the producer </w:t>
      </w:r>
    </w:p>
    <w:p w14:paraId="70D5002A" w14:textId="77777777" w:rsidR="00A57553" w:rsidRDefault="00A57553" w:rsidP="00A57553">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AIMLMT</w:t>
      </w:r>
      <w:r w:rsidRPr="00816481">
        <w:rPr>
          <w:bCs/>
        </w:rPr>
        <w:t xml:space="preserve"> MnS producer</w:t>
      </w:r>
      <w:r>
        <w:rPr>
          <w:bCs/>
        </w:rPr>
        <w:t xml:space="preserve"> may examine the consumer provided training data and select none, some or all of them. In addition, the AIMLMT</w:t>
      </w:r>
      <w:r w:rsidRPr="00816481">
        <w:rPr>
          <w:bCs/>
        </w:rPr>
        <w:t xml:space="preserve"> MnS producer</w:t>
      </w:r>
      <w:r>
        <w:rPr>
          <w:bCs/>
        </w:rPr>
        <w:t xml:space="preserve"> may select some other training data that are available.</w:t>
      </w:r>
    </w:p>
    <w:p w14:paraId="36744D42" w14:textId="77777777" w:rsidR="00A57553" w:rsidRDefault="00A57553" w:rsidP="00A57553">
      <w:pPr>
        <w:ind w:left="720" w:hanging="270"/>
      </w:pPr>
      <w:r>
        <w:rPr>
          <w:bCs/>
        </w:rPr>
        <w:t>-</w:t>
      </w:r>
      <w:r>
        <w:rPr>
          <w:bCs/>
        </w:rPr>
        <w:tab/>
      </w:r>
      <w:r>
        <w:t xml:space="preserve">trains the AI/ML </w:t>
      </w:r>
      <w:r w:rsidRPr="00DE54AA">
        <w:t>model</w:t>
      </w:r>
      <w:r>
        <w:t xml:space="preserve"> using the selected training data , and</w:t>
      </w:r>
    </w:p>
    <w:p w14:paraId="26C4BC83" w14:textId="77777777" w:rsidR="00A57553" w:rsidRDefault="00A57553" w:rsidP="00A57553">
      <w:pPr>
        <w:ind w:left="720" w:hanging="270"/>
      </w:pPr>
      <w:r>
        <w:t>-</w:t>
      </w:r>
      <w:r>
        <w:tab/>
        <w:t xml:space="preserve">provides the training result (including the location of the trained model, etc) to the </w:t>
      </w:r>
      <w:r>
        <w:rPr>
          <w:bCs/>
        </w:rPr>
        <w:t>AIMLMT</w:t>
      </w:r>
      <w:r>
        <w:t xml:space="preserve"> MnS consumer (s).</w:t>
      </w:r>
    </w:p>
    <w:p w14:paraId="6480B7C4" w14:textId="5F936087" w:rsidR="00A57553" w:rsidRDefault="00A57553" w:rsidP="00A57553">
      <w:pPr>
        <w:pStyle w:val="Heading4"/>
      </w:pPr>
      <w:bookmarkStart w:id="58" w:name="_Toc89158626"/>
      <w:bookmarkStart w:id="59" w:name="_Toc95724052"/>
      <w:r>
        <w:t>6</w:t>
      </w:r>
      <w:r w:rsidRPr="004D3578">
        <w:t>.</w:t>
      </w:r>
      <w:r>
        <w:t>2</w:t>
      </w:r>
      <w:r w:rsidRPr="004D3578">
        <w:t>.</w:t>
      </w:r>
      <w:r>
        <w:t>2.2</w:t>
      </w:r>
      <w:r w:rsidRPr="004D3578">
        <w:tab/>
      </w:r>
      <w:r>
        <w:rPr>
          <w:lang w:eastAsia="zh-CN"/>
        </w:rPr>
        <w:t xml:space="preserve">AI/ML </w:t>
      </w:r>
      <w:r>
        <w:t>model</w:t>
      </w:r>
      <w:r>
        <w:rPr>
          <w:lang w:eastAsia="zh-CN"/>
        </w:rPr>
        <w:t xml:space="preserve"> training initiated by producer</w:t>
      </w:r>
      <w:bookmarkEnd w:id="58"/>
      <w:bookmarkEnd w:id="59"/>
    </w:p>
    <w:p w14:paraId="3916D3AA" w14:textId="77777777" w:rsidR="00A57553" w:rsidRDefault="00A57553" w:rsidP="00A57553">
      <w:r>
        <w:t>The AI/ML model training may be initiated by the AIMLMT MnS producer, for instance as result of evaluation of performance of the AI/ML model, based on the feedback received from the consumer, or when new training data describing the new network status/events are available.</w:t>
      </w:r>
    </w:p>
    <w:p w14:paraId="3BC2E518" w14:textId="77777777" w:rsidR="00A57553" w:rsidRDefault="00A57553" w:rsidP="00A57553">
      <w:pPr>
        <w:rPr>
          <w:bCs/>
        </w:rPr>
      </w:pPr>
      <w:r>
        <w:t xml:space="preserve">When the </w:t>
      </w:r>
      <w:r>
        <w:rPr>
          <w:bCs/>
        </w:rPr>
        <w:t>AIMLMT</w:t>
      </w:r>
      <w:r w:rsidRPr="00816481">
        <w:rPr>
          <w:bCs/>
        </w:rPr>
        <w:t xml:space="preserve"> MnS producer</w:t>
      </w:r>
      <w:r>
        <w:rPr>
          <w:bCs/>
        </w:rPr>
        <w:t xml:space="preserve"> decides to start the AI/ML model training, the producer </w:t>
      </w:r>
    </w:p>
    <w:p w14:paraId="3EDB965F" w14:textId="77777777" w:rsidR="00A57553" w:rsidRDefault="00A57553" w:rsidP="00A57553">
      <w:pPr>
        <w:ind w:left="720" w:hanging="270"/>
        <w:rPr>
          <w:bCs/>
        </w:rPr>
      </w:pPr>
      <w:r>
        <w:rPr>
          <w:bCs/>
        </w:rPr>
        <w:t>-</w:t>
      </w:r>
      <w:r>
        <w:rPr>
          <w:bCs/>
        </w:rPr>
        <w:tab/>
        <w:t>selects the training data,</w:t>
      </w:r>
    </w:p>
    <w:p w14:paraId="09248D63" w14:textId="77777777" w:rsidR="00A57553" w:rsidRDefault="00A57553" w:rsidP="00A57553">
      <w:pPr>
        <w:ind w:left="720" w:hanging="270"/>
      </w:pPr>
      <w:r>
        <w:rPr>
          <w:bCs/>
        </w:rPr>
        <w:t>-</w:t>
      </w:r>
      <w:r>
        <w:rPr>
          <w:bCs/>
        </w:rPr>
        <w:tab/>
      </w:r>
      <w:r>
        <w:t xml:space="preserve">trains the AI/ML </w:t>
      </w:r>
      <w:r w:rsidRPr="00DE54AA">
        <w:t>model</w:t>
      </w:r>
      <w:r>
        <w:t xml:space="preserve"> using the selected training data, and</w:t>
      </w:r>
    </w:p>
    <w:p w14:paraId="5A50BE65" w14:textId="77777777" w:rsidR="00A57553" w:rsidRPr="00883680" w:rsidRDefault="00A57553" w:rsidP="00A57553">
      <w:pPr>
        <w:ind w:left="720" w:hanging="270"/>
      </w:pPr>
      <w:r>
        <w:t>-</w:t>
      </w:r>
      <w:r>
        <w:tab/>
        <w:t xml:space="preserve">provides the training result (including the location of the trained model, etc) to the </w:t>
      </w:r>
      <w:r>
        <w:rPr>
          <w:bCs/>
        </w:rPr>
        <w:t>AIMLMT</w:t>
      </w:r>
      <w:r>
        <w:t xml:space="preserve"> MnS consumer(s) who have subscribed to receive the AI/ML model training results.</w:t>
      </w:r>
    </w:p>
    <w:p w14:paraId="66A501B4" w14:textId="4712E3DA" w:rsidR="00A57553" w:rsidRDefault="00A57553" w:rsidP="00A57553">
      <w:pPr>
        <w:pStyle w:val="Heading3"/>
      </w:pPr>
      <w:bookmarkStart w:id="60" w:name="_Toc89158627"/>
      <w:bookmarkStart w:id="61" w:name="_Toc95724053"/>
      <w:r>
        <w:lastRenderedPageBreak/>
        <w:t>6</w:t>
      </w:r>
      <w:r w:rsidRPr="004D3578">
        <w:t>.</w:t>
      </w:r>
      <w:r>
        <w:t>2</w:t>
      </w:r>
      <w:r w:rsidRPr="004D3578">
        <w:t>.</w:t>
      </w:r>
      <w:r>
        <w:t>3</w:t>
      </w:r>
      <w:r w:rsidRPr="004D3578">
        <w:tab/>
      </w:r>
      <w:r>
        <w:rPr>
          <w:lang w:eastAsia="zh-CN"/>
        </w:rPr>
        <w:t>Requirements</w:t>
      </w:r>
      <w:r>
        <w:t xml:space="preserve"> for AI/ML model training</w:t>
      </w:r>
      <w:bookmarkEnd w:id="60"/>
      <w:bookmarkEnd w:id="6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A57553" w14:paraId="5D26D6AB" w14:textId="77777777" w:rsidTr="00E519A5">
        <w:tc>
          <w:tcPr>
            <w:tcW w:w="1894"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57553" w14:paraId="033E3C2F" w14:textId="77777777" w:rsidTr="00E519A5">
        <w:tc>
          <w:tcPr>
            <w:tcW w:w="1894" w:type="dxa"/>
            <w:tcBorders>
              <w:top w:val="single" w:sz="4" w:space="0" w:color="auto"/>
              <w:left w:val="single" w:sz="4" w:space="0" w:color="auto"/>
              <w:bottom w:val="single" w:sz="4" w:space="0" w:color="auto"/>
              <w:right w:val="single" w:sz="4" w:space="0" w:color="auto"/>
            </w:tcBorders>
          </w:tcPr>
          <w:p w14:paraId="36064CF1" w14:textId="1EEA6E91" w:rsidR="00A57553" w:rsidRDefault="00A57553" w:rsidP="00E519A5">
            <w:pPr>
              <w:rPr>
                <w:rFonts w:eastAsia="Times New Roman"/>
                <w:b/>
                <w:iCs/>
              </w:rPr>
            </w:pPr>
            <w:r w:rsidRPr="00151328">
              <w:rPr>
                <w:b/>
              </w:rPr>
              <w:t>REQ-</w:t>
            </w:r>
            <w:r>
              <w:rPr>
                <w:b/>
              </w:rPr>
              <w:t>ML_Training</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2AC285D4" w14:textId="77777777" w:rsidR="00A57553" w:rsidRPr="006216FC"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model training.</w:t>
            </w:r>
          </w:p>
        </w:tc>
        <w:tc>
          <w:tcPr>
            <w:tcW w:w="2074" w:type="dxa"/>
            <w:tcBorders>
              <w:top w:val="single" w:sz="4" w:space="0" w:color="auto"/>
              <w:left w:val="single" w:sz="4" w:space="0" w:color="auto"/>
              <w:bottom w:val="single" w:sz="4" w:space="0" w:color="auto"/>
              <w:right w:val="single" w:sz="4" w:space="0" w:color="auto"/>
            </w:tcBorders>
          </w:tcPr>
          <w:p w14:paraId="0394EC69" w14:textId="3EE6529B" w:rsidR="00A57553" w:rsidRDefault="00A57553" w:rsidP="00E519A5">
            <w:pPr>
              <w:rPr>
                <w:rFonts w:eastAsia="Times New Roman"/>
                <w:b/>
                <w:iCs/>
              </w:rPr>
            </w:pPr>
            <w:r>
              <w:rPr>
                <w:lang w:eastAsia="zh-CN"/>
              </w:rPr>
              <w:t xml:space="preserve">AI/ML model training requested by consumer (clause </w:t>
            </w:r>
            <w:r>
              <w:t>6</w:t>
            </w:r>
            <w:r w:rsidRPr="004D3578">
              <w:t>.</w:t>
            </w:r>
            <w:r>
              <w:t>2</w:t>
            </w:r>
            <w:r w:rsidRPr="004D3578">
              <w:t>.</w:t>
            </w:r>
            <w:r>
              <w:t>2.1</w:t>
            </w:r>
            <w:r>
              <w:rPr>
                <w:lang w:eastAsia="zh-CN"/>
              </w:rPr>
              <w:t>)</w:t>
            </w:r>
          </w:p>
        </w:tc>
      </w:tr>
      <w:tr w:rsidR="00A57553" w14:paraId="314EED61" w14:textId="77777777" w:rsidTr="00E519A5">
        <w:tc>
          <w:tcPr>
            <w:tcW w:w="1894" w:type="dxa"/>
            <w:tcBorders>
              <w:top w:val="single" w:sz="4" w:space="0" w:color="auto"/>
              <w:left w:val="single" w:sz="4" w:space="0" w:color="auto"/>
              <w:bottom w:val="single" w:sz="4" w:space="0" w:color="auto"/>
              <w:right w:val="single" w:sz="4" w:space="0" w:color="auto"/>
            </w:tcBorders>
          </w:tcPr>
          <w:p w14:paraId="059787DB" w14:textId="35B31897" w:rsidR="00A57553" w:rsidRPr="00151328" w:rsidRDefault="00A57553" w:rsidP="00E519A5">
            <w:pPr>
              <w:rPr>
                <w:b/>
              </w:rPr>
            </w:pPr>
            <w:r w:rsidRPr="00151328">
              <w:rPr>
                <w:b/>
              </w:rPr>
              <w:t>REQ-</w:t>
            </w:r>
            <w:r>
              <w:rPr>
                <w:b/>
              </w:rPr>
              <w:t xml:space="preserve"> ML_Training</w:t>
            </w:r>
            <w:r w:rsidRPr="00151328">
              <w:rPr>
                <w:b/>
              </w:rPr>
              <w:t>-FUN-</w:t>
            </w:r>
            <w:r>
              <w:rPr>
                <w:b/>
              </w:rPr>
              <w:t>2</w:t>
            </w:r>
          </w:p>
        </w:tc>
        <w:tc>
          <w:tcPr>
            <w:tcW w:w="5377" w:type="dxa"/>
            <w:tcBorders>
              <w:top w:val="single" w:sz="4" w:space="0" w:color="auto"/>
              <w:left w:val="single" w:sz="4" w:space="0" w:color="auto"/>
              <w:bottom w:val="single" w:sz="4" w:space="0" w:color="auto"/>
              <w:right w:val="single" w:sz="4" w:space="0" w:color="auto"/>
            </w:tcBorders>
          </w:tcPr>
          <w:p w14:paraId="2143998E" w14:textId="77777777" w:rsidR="00A57553" w:rsidRPr="00DE54AA"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model training.</w:t>
            </w:r>
          </w:p>
        </w:tc>
        <w:tc>
          <w:tcPr>
            <w:tcW w:w="2074" w:type="dxa"/>
            <w:tcBorders>
              <w:top w:val="single" w:sz="4" w:space="0" w:color="auto"/>
              <w:left w:val="single" w:sz="4" w:space="0" w:color="auto"/>
              <w:bottom w:val="single" w:sz="4" w:space="0" w:color="auto"/>
              <w:right w:val="single" w:sz="4" w:space="0" w:color="auto"/>
            </w:tcBorders>
          </w:tcPr>
          <w:p w14:paraId="3966A183" w14:textId="2D2DA8C1" w:rsidR="00A57553" w:rsidRDefault="00A57553" w:rsidP="00E519A5">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051FC2" w14:paraId="2737B4B6" w14:textId="77777777" w:rsidTr="00E519A5">
        <w:tc>
          <w:tcPr>
            <w:tcW w:w="1894" w:type="dxa"/>
            <w:tcBorders>
              <w:top w:val="single" w:sz="4" w:space="0" w:color="auto"/>
              <w:left w:val="single" w:sz="4" w:space="0" w:color="auto"/>
              <w:bottom w:val="single" w:sz="4" w:space="0" w:color="auto"/>
              <w:right w:val="single" w:sz="4" w:space="0" w:color="auto"/>
            </w:tcBorders>
          </w:tcPr>
          <w:p w14:paraId="1646E004" w14:textId="53AFE982" w:rsidR="00051FC2" w:rsidRPr="00151328" w:rsidRDefault="00051FC2" w:rsidP="00051FC2">
            <w:pPr>
              <w:rPr>
                <w:b/>
              </w:rPr>
            </w:pPr>
            <w:r w:rsidRPr="00151328">
              <w:rPr>
                <w:b/>
              </w:rPr>
              <w:t>REQ-</w:t>
            </w:r>
            <w:r>
              <w:rPr>
                <w:b/>
              </w:rPr>
              <w:t xml:space="preserve"> ML_Training</w:t>
            </w:r>
            <w:r w:rsidRPr="00151328">
              <w:rPr>
                <w:b/>
              </w:rPr>
              <w:t>-FUN-</w:t>
            </w:r>
            <w:r>
              <w:rPr>
                <w:b/>
              </w:rPr>
              <w:t>3</w:t>
            </w:r>
          </w:p>
        </w:tc>
        <w:tc>
          <w:tcPr>
            <w:tcW w:w="5377" w:type="dxa"/>
            <w:tcBorders>
              <w:top w:val="single" w:sz="4" w:space="0" w:color="auto"/>
              <w:left w:val="single" w:sz="4" w:space="0" w:color="auto"/>
              <w:bottom w:val="single" w:sz="4" w:space="0" w:color="auto"/>
              <w:right w:val="single" w:sz="4" w:space="0" w:color="auto"/>
            </w:tcBorders>
          </w:tcPr>
          <w:p w14:paraId="380CC7AE" w14:textId="72A167AA" w:rsidR="00051FC2" w:rsidRPr="00DE54AA" w:rsidRDefault="00051FC2" w:rsidP="00051FC2">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sidDel="00F1105D">
              <w:rPr>
                <w:lang w:eastAsia="zh-CN"/>
              </w:rPr>
              <w:t xml:space="preserve">model </w:t>
            </w:r>
            <w:r>
              <w:rPr>
                <w:lang w:eastAsia="zh-CN"/>
              </w:rPr>
              <w:t>to be trained.</w:t>
            </w:r>
          </w:p>
        </w:tc>
        <w:tc>
          <w:tcPr>
            <w:tcW w:w="2074" w:type="dxa"/>
            <w:tcBorders>
              <w:top w:val="single" w:sz="4" w:space="0" w:color="auto"/>
              <w:left w:val="single" w:sz="4" w:space="0" w:color="auto"/>
              <w:bottom w:val="single" w:sz="4" w:space="0" w:color="auto"/>
              <w:right w:val="single" w:sz="4" w:space="0" w:color="auto"/>
            </w:tcBorders>
          </w:tcPr>
          <w:p w14:paraId="5D5529F6" w14:textId="7714E2C8" w:rsidR="00051FC2" w:rsidRDefault="00691A77" w:rsidP="00051FC2">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A57553" w14:paraId="292F237A" w14:textId="77777777" w:rsidTr="00E519A5">
        <w:tc>
          <w:tcPr>
            <w:tcW w:w="1894" w:type="dxa"/>
            <w:tcBorders>
              <w:top w:val="single" w:sz="4" w:space="0" w:color="auto"/>
              <w:left w:val="single" w:sz="4" w:space="0" w:color="auto"/>
              <w:bottom w:val="single" w:sz="4" w:space="0" w:color="auto"/>
              <w:right w:val="single" w:sz="4" w:space="0" w:color="auto"/>
            </w:tcBorders>
          </w:tcPr>
          <w:p w14:paraId="3BF568AC" w14:textId="0E089108" w:rsidR="00A57553" w:rsidRDefault="00A57553" w:rsidP="00E519A5">
            <w:pPr>
              <w:rPr>
                <w:rFonts w:eastAsia="Times New Roman"/>
                <w:b/>
                <w:lang w:eastAsia="zh-CN"/>
              </w:rPr>
            </w:pPr>
            <w:r w:rsidRPr="00151328">
              <w:rPr>
                <w:b/>
              </w:rPr>
              <w:t>REQ-</w:t>
            </w:r>
            <w:r>
              <w:rPr>
                <w:b/>
              </w:rPr>
              <w:t xml:space="preserve"> ML_Training</w:t>
            </w:r>
            <w:r w:rsidRPr="00151328">
              <w:rPr>
                <w:b/>
              </w:rPr>
              <w:t>-FUN-</w:t>
            </w:r>
            <w:r w:rsidR="00051FC2">
              <w:rPr>
                <w:b/>
              </w:rPr>
              <w:t>4</w:t>
            </w:r>
          </w:p>
        </w:tc>
        <w:tc>
          <w:tcPr>
            <w:tcW w:w="5377" w:type="dxa"/>
            <w:tcBorders>
              <w:top w:val="single" w:sz="4" w:space="0" w:color="auto"/>
              <w:left w:val="single" w:sz="4" w:space="0" w:color="auto"/>
              <w:bottom w:val="single" w:sz="4" w:space="0" w:color="auto"/>
              <w:right w:val="single" w:sz="4" w:space="0" w:color="auto"/>
            </w:tcBorders>
          </w:tcPr>
          <w:p w14:paraId="50BD5E6F" w14:textId="77777777" w:rsidR="00A57553"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model) to the consumer</w:t>
            </w:r>
            <w:r w:rsidRPr="00151328">
              <w:rPr>
                <w:lang w:eastAsia="zh-CN"/>
              </w:rPr>
              <w:t>.</w:t>
            </w:r>
          </w:p>
        </w:tc>
        <w:tc>
          <w:tcPr>
            <w:tcW w:w="2074" w:type="dxa"/>
            <w:tcBorders>
              <w:top w:val="single" w:sz="4" w:space="0" w:color="auto"/>
              <w:left w:val="single" w:sz="4" w:space="0" w:color="auto"/>
              <w:bottom w:val="single" w:sz="4" w:space="0" w:color="auto"/>
              <w:right w:val="single" w:sz="4" w:space="0" w:color="auto"/>
            </w:tcBorders>
          </w:tcPr>
          <w:p w14:paraId="0BDC9AE6" w14:textId="0F90E78A" w:rsidR="00A57553" w:rsidRDefault="00A57553" w:rsidP="00E519A5">
            <w:pPr>
              <w:rPr>
                <w:rFonts w:eastAsia="Times New Roman"/>
                <w:iCs/>
              </w:rPr>
            </w:pPr>
            <w:r>
              <w:rPr>
                <w:lang w:eastAsia="zh-CN"/>
              </w:rPr>
              <w:t xml:space="preserve">AI/ML model training requested by consumer (clause </w:t>
            </w:r>
            <w:r>
              <w:t>6</w:t>
            </w:r>
            <w:r w:rsidRPr="004D3578">
              <w:t>.</w:t>
            </w:r>
            <w:r>
              <w:t>2</w:t>
            </w:r>
            <w:r w:rsidRPr="004D3578">
              <w:t>.</w:t>
            </w:r>
            <w:r>
              <w:t>2.1</w:t>
            </w:r>
            <w:r>
              <w:rPr>
                <w:lang w:eastAsia="zh-CN"/>
              </w:rPr>
              <w:t xml:space="preserve">), and AI/ML model training initiated by producer (clause </w:t>
            </w:r>
            <w:r>
              <w:t>6</w:t>
            </w:r>
            <w:r w:rsidRPr="004D3578">
              <w:t>.</w:t>
            </w:r>
            <w:r>
              <w:t>2</w:t>
            </w:r>
            <w:r w:rsidRPr="004D3578">
              <w:t>.</w:t>
            </w:r>
            <w:r>
              <w:t>2.2</w:t>
            </w:r>
            <w:r>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62" w:name="_Toc95724054"/>
      <w:r>
        <w:rPr>
          <w:lang w:val="en-US"/>
        </w:rPr>
        <w:t>7</w:t>
      </w:r>
      <w:r>
        <w:rPr>
          <w:lang w:val="en-US"/>
        </w:rPr>
        <w:tab/>
      </w:r>
      <w:r w:rsidRPr="003C6572">
        <w:rPr>
          <w:lang w:eastAsia="zh-CN"/>
        </w:rPr>
        <w:t xml:space="preserve">Information model definitions for </w:t>
      </w:r>
      <w:r>
        <w:rPr>
          <w:lang w:eastAsia="zh-CN"/>
        </w:rPr>
        <w:t>AI/ML management</w:t>
      </w:r>
      <w:bookmarkEnd w:id="62"/>
    </w:p>
    <w:p w14:paraId="1F850609" w14:textId="1533BEE6" w:rsidR="00EF6247" w:rsidRDefault="00EF6247" w:rsidP="00EF6247">
      <w:pPr>
        <w:pStyle w:val="Heading2"/>
        <w:rPr>
          <w:i/>
          <w:iCs/>
          <w:lang w:val="en-US"/>
        </w:rPr>
      </w:pPr>
      <w:bookmarkStart w:id="63" w:name="_Toc89158641"/>
      <w:bookmarkStart w:id="64" w:name="_Toc95724055"/>
      <w:r>
        <w:rPr>
          <w:lang w:val="en-US"/>
        </w:rPr>
        <w:t>7.1</w:t>
      </w:r>
      <w:r>
        <w:rPr>
          <w:lang w:val="en-US"/>
        </w:rPr>
        <w:tab/>
        <w:t>Imported and associated information entities</w:t>
      </w:r>
      <w:bookmarkEnd w:id="63"/>
      <w:bookmarkEnd w:id="64"/>
      <w:r>
        <w:rPr>
          <w:i/>
          <w:iCs/>
          <w:lang w:val="en-US"/>
        </w:rPr>
        <w:t xml:space="preserve"> </w:t>
      </w:r>
    </w:p>
    <w:p w14:paraId="4D45471C" w14:textId="1A4BEB0E" w:rsidR="00EF6247" w:rsidRDefault="00EF6247" w:rsidP="00EF6247">
      <w:pPr>
        <w:pStyle w:val="Heading3"/>
        <w:rPr>
          <w:lang w:val="en-US"/>
        </w:rPr>
      </w:pPr>
      <w:bookmarkStart w:id="65" w:name="_Toc89158642"/>
      <w:bookmarkStart w:id="66" w:name="_Toc95724056"/>
      <w:r>
        <w:rPr>
          <w:lang w:val="en-US"/>
        </w:rPr>
        <w:t>7.1.1</w:t>
      </w:r>
      <w:r>
        <w:rPr>
          <w:lang w:val="en-US"/>
        </w:rPr>
        <w:tab/>
        <w:t>Imported information entities and local labels</w:t>
      </w:r>
      <w:bookmarkEnd w:id="65"/>
      <w:bookmarkEnd w:id="66"/>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EF624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A8A4D0" w:rsidR="00EF6247" w:rsidRDefault="00EF6247" w:rsidP="002360F1">
            <w:pPr>
              <w:pStyle w:val="TAL"/>
            </w:pPr>
            <w:r>
              <w:t>TS 28.622 [</w:t>
            </w:r>
            <w:r w:rsidR="00E31A44">
              <w:t>11</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pPr>
            <w:r>
              <w:rPr>
                <w:rFonts w:ascii="Courier New" w:hAnsi="Courier New" w:cs="Courier New"/>
                <w:lang w:eastAsia="zh-CN"/>
              </w:rPr>
              <w:t>Top</w:t>
            </w:r>
          </w:p>
        </w:tc>
      </w:tr>
      <w:tr w:rsidR="00EF6247"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77777777" w:rsidR="00EF6247" w:rsidRDefault="00EF6247" w:rsidP="002360F1">
            <w:pPr>
              <w:pStyle w:val="TAL"/>
              <w:rPr>
                <w:rFonts w:ascii="Courier New" w:hAnsi="Courier New" w:cs="Courier New"/>
              </w:rPr>
            </w:pPr>
          </w:p>
        </w:tc>
      </w:tr>
    </w:tbl>
    <w:p w14:paraId="20D8C538" w14:textId="77777777" w:rsidR="00EF6247" w:rsidRDefault="00EF6247" w:rsidP="00EF6247"/>
    <w:p w14:paraId="3712C61E" w14:textId="60D38006" w:rsidR="00EF6247" w:rsidRDefault="00EF6247" w:rsidP="00EF6247">
      <w:pPr>
        <w:pStyle w:val="Heading3"/>
      </w:pPr>
      <w:bookmarkStart w:id="67" w:name="_Toc59182422"/>
      <w:bookmarkStart w:id="68" w:name="_Toc59183888"/>
      <w:bookmarkStart w:id="69" w:name="_Toc59194823"/>
      <w:bookmarkStart w:id="70" w:name="_Toc59439249"/>
      <w:bookmarkStart w:id="71" w:name="_Toc89158643"/>
      <w:bookmarkStart w:id="72" w:name="_Toc95724057"/>
      <w:r>
        <w:t>7</w:t>
      </w:r>
      <w:r w:rsidRPr="003C6572">
        <w:t>.1.2</w:t>
      </w:r>
      <w:r w:rsidRPr="003C6572">
        <w:tab/>
        <w:t>Associated information entities and local labels</w:t>
      </w:r>
      <w:bookmarkEnd w:id="67"/>
      <w:bookmarkEnd w:id="68"/>
      <w:bookmarkEnd w:id="69"/>
      <w:bookmarkEnd w:id="70"/>
      <w:bookmarkEnd w:id="71"/>
      <w:bookmarkEnd w:id="72"/>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73" w:name="_Toc89158644"/>
      <w:bookmarkStart w:id="74" w:name="_Toc95724058"/>
      <w:r>
        <w:rPr>
          <w:lang w:val="de-DE"/>
        </w:rPr>
        <w:t>7.2</w:t>
      </w:r>
      <w:r>
        <w:rPr>
          <w:lang w:val="de-DE"/>
        </w:rPr>
        <w:tab/>
        <w:t>Class diagram</w:t>
      </w:r>
      <w:bookmarkEnd w:id="73"/>
      <w:bookmarkEnd w:id="74"/>
    </w:p>
    <w:p w14:paraId="094962BC" w14:textId="785E47CE" w:rsidR="00EF6247" w:rsidRDefault="00EF6247" w:rsidP="00EF6247">
      <w:pPr>
        <w:pStyle w:val="Heading3"/>
        <w:rPr>
          <w:lang w:val="de-DE"/>
        </w:rPr>
      </w:pPr>
      <w:bookmarkStart w:id="75" w:name="_Toc89158645"/>
      <w:bookmarkStart w:id="76" w:name="_Toc95724059"/>
      <w:r>
        <w:rPr>
          <w:lang w:val="de-DE"/>
        </w:rPr>
        <w:t>7.2.1</w:t>
      </w:r>
      <w:r>
        <w:rPr>
          <w:lang w:val="de-DE"/>
        </w:rPr>
        <w:tab/>
        <w:t>Relationships</w:t>
      </w:r>
      <w:bookmarkEnd w:id="75"/>
      <w:bookmarkEnd w:id="76"/>
    </w:p>
    <w:p w14:paraId="5F5D6DB5" w14:textId="626282C4" w:rsidR="00EF6247" w:rsidRPr="00F24BF8" w:rsidRDefault="00EF6247" w:rsidP="00EF6247">
      <w:r>
        <w:t>This clause depicts the set of classes (e.g., IOCs) that encapsulates the information relevant to AI/ML model training. For the UML semantics, see 3GPP TS 32.156 [</w:t>
      </w:r>
      <w:r w:rsidR="00E31A44">
        <w:t>12</w:t>
      </w:r>
      <w:r>
        <w:t xml:space="preserve">]. </w:t>
      </w:r>
    </w:p>
    <w:p w14:paraId="1E46A76D" w14:textId="77777777" w:rsidR="00EF6247" w:rsidRDefault="00EF6247" w:rsidP="00EF6247">
      <w:pPr>
        <w:jc w:val="center"/>
        <w:rPr>
          <w:noProof/>
          <w:lang w:val="en-US" w:eastAsia="zh-CN"/>
        </w:rPr>
      </w:pPr>
      <w:r w:rsidRPr="008A688B">
        <w:rPr>
          <w:noProof/>
          <w:lang w:val="en-US" w:eastAsia="zh-CN"/>
        </w:rPr>
        <w:lastRenderedPageBreak/>
        <w:t xml:space="preserve"> </w:t>
      </w:r>
      <w:r>
        <w:object w:dxaOrig="9205" w:dyaOrig="6612" w14:anchorId="0592AA46">
          <v:shape id="_x0000_i1027" type="#_x0000_t75" style="width:367.3pt;height:263.55pt" o:ole="">
            <v:imagedata r:id="rId15" o:title=""/>
          </v:shape>
          <o:OLEObject Type="Embed" ProgID="Visio.Drawing.15" ShapeID="_x0000_i1027" DrawAspect="Content" ObjectID="_1706504321" r:id="rId16"/>
        </w:object>
      </w:r>
    </w:p>
    <w:p w14:paraId="1791BEF1" w14:textId="7E5010EC" w:rsidR="00EF6247" w:rsidRDefault="00EF6247" w:rsidP="00EF6247">
      <w:pPr>
        <w:jc w:val="center"/>
        <w:rPr>
          <w:rFonts w:ascii="Arial" w:hAnsi="Arial"/>
          <w:b/>
          <w:lang w:val="fr-FR"/>
        </w:rPr>
      </w:pPr>
      <w:r>
        <w:rPr>
          <w:rFonts w:ascii="Arial" w:hAnsi="Arial"/>
          <w:b/>
          <w:lang w:val="fr-FR"/>
        </w:rPr>
        <w:t>Figure 7.2</w:t>
      </w:r>
      <w:r w:rsidRPr="00801A54">
        <w:rPr>
          <w:rFonts w:ascii="Arial" w:hAnsi="Arial"/>
          <w:b/>
          <w:lang w:val="fr-FR"/>
        </w:rPr>
        <w:t>.1</w:t>
      </w:r>
      <w:r>
        <w:rPr>
          <w:rFonts w:ascii="Arial" w:hAnsi="Arial"/>
          <w:b/>
          <w:lang w:val="fr-FR"/>
        </w:rPr>
        <w:t>-1: NRM fragment for AI/ML model training</w:t>
      </w:r>
    </w:p>
    <w:p w14:paraId="4D56DBD2" w14:textId="77777777" w:rsidR="00EF6247" w:rsidRDefault="00EF6247" w:rsidP="00EF6247">
      <w:pPr>
        <w:pStyle w:val="EditorsNote"/>
      </w:pPr>
      <w:r>
        <w:t>Editor’s note: the following aspects of the class diagram are to be revisited:</w:t>
      </w:r>
    </w:p>
    <w:p w14:paraId="183BF0F1" w14:textId="77777777" w:rsidR="00EF6247" w:rsidRDefault="00EF6247" w:rsidP="00EF6247">
      <w:pPr>
        <w:pStyle w:val="EditorsNote"/>
        <w:ind w:left="1080" w:hanging="228"/>
      </w:pPr>
      <w:r>
        <w:t>-</w:t>
      </w:r>
      <w:r>
        <w:tab/>
        <w:t>whether the collection IOCs (</w:t>
      </w:r>
      <w:r>
        <w:rPr>
          <w:rFonts w:ascii="Courier New" w:hAnsi="Courier New" w:cs="Courier New"/>
          <w:lang w:val="en-US"/>
        </w:rPr>
        <w:t>AIMLTrainingRequests, AIMLTrainingReports</w:t>
      </w:r>
      <w:r>
        <w:t>) are necessary;</w:t>
      </w:r>
    </w:p>
    <w:p w14:paraId="4E97055F" w14:textId="77777777" w:rsidR="00EF6247" w:rsidRDefault="00EF6247" w:rsidP="00EF6247">
      <w:pPr>
        <w:pStyle w:val="EditorsNote"/>
        <w:ind w:left="1080" w:hanging="228"/>
      </w:pPr>
      <w:r>
        <w:t>-</w:t>
      </w:r>
      <w:r>
        <w:tab/>
        <w:t>the most suitable way to represent the collection of IOCs if they are necessary.</w:t>
      </w:r>
    </w:p>
    <w:p w14:paraId="12B5F3B8" w14:textId="77777777" w:rsidR="00EF6247" w:rsidRPr="00F24BF8" w:rsidRDefault="00EF6247" w:rsidP="00EF6247">
      <w:pPr>
        <w:pStyle w:val="EditorsNote"/>
        <w:ind w:left="1080" w:hanging="228"/>
        <w:rPr>
          <w:lang w:eastAsia="zh-CN"/>
        </w:rPr>
      </w:pPr>
      <w:r>
        <w:t>-</w:t>
      </w:r>
      <w:r>
        <w:tab/>
        <w:t xml:space="preserve">the cardinality and direction of the relationship between </w:t>
      </w:r>
      <w:r>
        <w:rPr>
          <w:rFonts w:ascii="Courier New" w:hAnsi="Courier New" w:cs="Courier New"/>
          <w:lang w:val="en-US"/>
        </w:rPr>
        <w:t>AIMLTrainingRequest</w:t>
      </w:r>
      <w:r>
        <w:t xml:space="preserve"> and </w:t>
      </w:r>
      <w:r>
        <w:rPr>
          <w:rFonts w:ascii="Courier New" w:hAnsi="Courier New" w:cs="Courier New"/>
          <w:lang w:val="en-US"/>
        </w:rPr>
        <w:t>AIMLTrainingReport</w:t>
      </w:r>
      <w:r>
        <w:t xml:space="preserve">. </w:t>
      </w:r>
    </w:p>
    <w:p w14:paraId="69538407" w14:textId="5EBCF239" w:rsidR="00EF6247" w:rsidRDefault="00EF6247" w:rsidP="00EF6247">
      <w:pPr>
        <w:pStyle w:val="Heading3"/>
        <w:rPr>
          <w:lang w:val="en-US"/>
        </w:rPr>
      </w:pPr>
      <w:bookmarkStart w:id="77" w:name="_Toc89158646"/>
      <w:bookmarkStart w:id="78" w:name="_Toc95724060"/>
      <w:r>
        <w:rPr>
          <w:lang w:val="en-US"/>
        </w:rPr>
        <w:t>7.2.2</w:t>
      </w:r>
      <w:r>
        <w:rPr>
          <w:lang w:val="en-US"/>
        </w:rPr>
        <w:tab/>
        <w:t>Inheritance</w:t>
      </w:r>
      <w:bookmarkEnd w:id="77"/>
      <w:bookmarkEnd w:id="78"/>
    </w:p>
    <w:p w14:paraId="43FCE47F" w14:textId="77777777" w:rsidR="00EF6247" w:rsidRDefault="00EF6247" w:rsidP="00EF6247">
      <w:pPr>
        <w:jc w:val="center"/>
        <w:rPr>
          <w:noProof/>
          <w:lang w:val="en-US" w:eastAsia="zh-CN"/>
        </w:rPr>
      </w:pPr>
      <w:r>
        <w:object w:dxaOrig="8053" w:dyaOrig="5161" w14:anchorId="669AF7B3">
          <v:shape id="_x0000_i1028" type="#_x0000_t75" style="width:327.85pt;height:210pt" o:ole="">
            <v:imagedata r:id="rId17" o:title=""/>
          </v:shape>
          <o:OLEObject Type="Embed" ProgID="Visio.Drawing.15" ShapeID="_x0000_i1028" DrawAspect="Content" ObjectID="_1706504322" r:id="rId18"/>
        </w:object>
      </w:r>
    </w:p>
    <w:p w14:paraId="57D6C1D0" w14:textId="3B963E75" w:rsidR="00EF6247" w:rsidRPr="00F24BF8" w:rsidRDefault="00EF6247" w:rsidP="00EF6247">
      <w:pPr>
        <w:jc w:val="center"/>
        <w:rPr>
          <w:lang w:eastAsia="zh-CN"/>
        </w:rPr>
      </w:pPr>
      <w:r>
        <w:rPr>
          <w:rFonts w:ascii="Arial" w:hAnsi="Arial"/>
          <w:b/>
          <w:lang w:val="fr-FR"/>
        </w:rPr>
        <w:t>Figure 7.2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r>
        <w:rPr>
          <w:rFonts w:ascii="Arial" w:hAnsi="Arial"/>
          <w:b/>
          <w:lang w:val="fr-FR"/>
        </w:rPr>
        <w:t xml:space="preserve"> for AI/ML model training related NRMs</w:t>
      </w:r>
    </w:p>
    <w:p w14:paraId="64D6350F" w14:textId="254BC23D" w:rsidR="00EF6247" w:rsidRDefault="00EF6247" w:rsidP="00EF6247">
      <w:pPr>
        <w:pStyle w:val="Heading2"/>
        <w:rPr>
          <w:lang w:val="en-US"/>
        </w:rPr>
      </w:pPr>
      <w:bookmarkStart w:id="79" w:name="_Toc89158647"/>
      <w:bookmarkStart w:id="80" w:name="_Toc95724061"/>
      <w:r>
        <w:rPr>
          <w:lang w:val="en-US"/>
        </w:rPr>
        <w:lastRenderedPageBreak/>
        <w:t>7.3</w:t>
      </w:r>
      <w:r>
        <w:rPr>
          <w:lang w:val="en-US"/>
        </w:rPr>
        <w:tab/>
        <w:t>Class definitions</w:t>
      </w:r>
      <w:bookmarkEnd w:id="79"/>
      <w:bookmarkEnd w:id="80"/>
    </w:p>
    <w:p w14:paraId="08BE5AE4" w14:textId="4256C03B" w:rsidR="00EF6247" w:rsidRDefault="00EF6247" w:rsidP="00EF6247">
      <w:pPr>
        <w:pStyle w:val="Heading3"/>
        <w:rPr>
          <w:lang w:val="en-US"/>
        </w:rPr>
      </w:pPr>
      <w:bookmarkStart w:id="81" w:name="_Toc89158648"/>
      <w:bookmarkStart w:id="82" w:name="_Toc95724062"/>
      <w:r>
        <w:rPr>
          <w:lang w:val="en-US"/>
        </w:rPr>
        <w:t>7.3.1</w:t>
      </w:r>
      <w:r>
        <w:rPr>
          <w:lang w:val="en-US"/>
        </w:rPr>
        <w:tab/>
      </w:r>
      <w:bookmarkEnd w:id="81"/>
      <w:r>
        <w:rPr>
          <w:rFonts w:ascii="Courier New" w:hAnsi="Courier New" w:cs="Courier New"/>
          <w:lang w:val="en-US"/>
        </w:rPr>
        <w:t>AIMLTrainingRequests</w:t>
      </w:r>
      <w:bookmarkEnd w:id="82"/>
    </w:p>
    <w:p w14:paraId="09B19986" w14:textId="2C92BD44" w:rsidR="00EF6247" w:rsidRDefault="00EF6247" w:rsidP="00EF6247">
      <w:pPr>
        <w:pStyle w:val="Heading4"/>
        <w:rPr>
          <w:lang w:val="en-US"/>
        </w:rPr>
      </w:pPr>
      <w:bookmarkStart w:id="83" w:name="_Toc89158649"/>
      <w:bookmarkStart w:id="84" w:name="_Toc95724063"/>
      <w:r>
        <w:rPr>
          <w:lang w:val="en-US"/>
        </w:rPr>
        <w:t>7.3.1.1</w:t>
      </w:r>
      <w:r>
        <w:rPr>
          <w:lang w:val="en-US"/>
        </w:rPr>
        <w:tab/>
        <w:t>Definition</w:t>
      </w:r>
      <w:bookmarkEnd w:id="83"/>
      <w:bookmarkEnd w:id="84"/>
    </w:p>
    <w:p w14:paraId="7D5B6219" w14:textId="77777777" w:rsidR="00EF6247" w:rsidRDefault="00EF6247" w:rsidP="00EF6247">
      <w:r>
        <w:t xml:space="preserve">The IOC </w:t>
      </w:r>
      <w:r>
        <w:rPr>
          <w:rFonts w:ascii="Courier New" w:hAnsi="Courier New" w:cs="Courier New"/>
          <w:lang w:val="en-US"/>
        </w:rPr>
        <w:t>AIMLTrainingRequests</w:t>
      </w:r>
      <w:r>
        <w:t xml:space="preserve"> represents the container of the </w:t>
      </w:r>
      <w:r>
        <w:rPr>
          <w:rFonts w:ascii="Courier New" w:hAnsi="Courier New" w:cs="Courier New"/>
          <w:lang w:val="en-US"/>
        </w:rPr>
        <w:t xml:space="preserve">AIMLTrainingRequest </w:t>
      </w:r>
      <w:r>
        <w:t xml:space="preserve">IOC(s). </w:t>
      </w:r>
    </w:p>
    <w:p w14:paraId="35CF50AB" w14:textId="1D4C8912" w:rsidR="00EF6247" w:rsidRDefault="00EF6247" w:rsidP="00EF6247">
      <w:pPr>
        <w:pStyle w:val="Heading4"/>
      </w:pPr>
      <w:bookmarkStart w:id="85" w:name="_Toc89158650"/>
      <w:bookmarkStart w:id="86" w:name="_Toc95724064"/>
      <w:r>
        <w:t>7.3</w:t>
      </w:r>
      <w:r w:rsidRPr="00C210D2">
        <w:t>.</w:t>
      </w:r>
      <w:r>
        <w:t>1</w:t>
      </w:r>
      <w:r w:rsidRPr="00C210D2">
        <w:t>.2</w:t>
      </w:r>
      <w:r>
        <w:tab/>
      </w:r>
      <w:r w:rsidRPr="00C210D2">
        <w:t>Attributes</w:t>
      </w:r>
      <w:bookmarkEnd w:id="85"/>
      <w:bookmarkEnd w:id="86"/>
    </w:p>
    <w:p w14:paraId="6D568610" w14:textId="77777777" w:rsidR="00EF6247" w:rsidRPr="00FD4250" w:rsidRDefault="00EF6247" w:rsidP="00EF6247">
      <w:r>
        <w:t>No additional attributes other than the ones inherited from the parent class.</w:t>
      </w:r>
    </w:p>
    <w:p w14:paraId="2B61FAC4" w14:textId="667F9CCC" w:rsidR="00EF6247" w:rsidRDefault="00EF6247" w:rsidP="00EF6247">
      <w:pPr>
        <w:pStyle w:val="Heading4"/>
        <w:rPr>
          <w:lang w:val="en-US"/>
        </w:rPr>
      </w:pPr>
      <w:bookmarkStart w:id="87" w:name="_Toc89158651"/>
      <w:bookmarkStart w:id="88" w:name="_Toc95724065"/>
      <w:r>
        <w:rPr>
          <w:lang w:val="en-US"/>
        </w:rPr>
        <w:t>7.3.1.3</w:t>
      </w:r>
      <w:r>
        <w:rPr>
          <w:lang w:val="en-US"/>
        </w:rPr>
        <w:tab/>
        <w:t>Attribute constraints</w:t>
      </w:r>
      <w:bookmarkEnd w:id="87"/>
      <w:bookmarkEnd w:id="88"/>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89" w:name="_Toc89158652"/>
      <w:bookmarkStart w:id="90" w:name="_Toc95724066"/>
      <w:r>
        <w:rPr>
          <w:lang w:val="en-US"/>
        </w:rPr>
        <w:t>7.3.1.4</w:t>
      </w:r>
      <w:r>
        <w:rPr>
          <w:lang w:val="en-US"/>
        </w:rPr>
        <w:tab/>
        <w:t>Notifications</w:t>
      </w:r>
      <w:bookmarkEnd w:id="89"/>
      <w:bookmarkEnd w:id="90"/>
    </w:p>
    <w:p w14:paraId="031DFF22" w14:textId="726ADD11" w:rsidR="00EF6247" w:rsidRDefault="00EF6247" w:rsidP="00EF6247">
      <w:r>
        <w:t xml:space="preserve">The common notifications defined in clause </w:t>
      </w:r>
      <w:r w:rsidR="00F3312E">
        <w:t>7</w:t>
      </w:r>
      <w:r>
        <w:t>.5 are valid for this IOC, without exceptions or additions.</w:t>
      </w:r>
    </w:p>
    <w:p w14:paraId="30D15F05" w14:textId="3FC8206B" w:rsidR="00EF6247" w:rsidRDefault="00EF6247" w:rsidP="00EF6247">
      <w:pPr>
        <w:pStyle w:val="Heading3"/>
        <w:rPr>
          <w:lang w:val="en-US"/>
        </w:rPr>
      </w:pPr>
      <w:bookmarkStart w:id="91" w:name="_Toc95724067"/>
      <w:r>
        <w:rPr>
          <w:lang w:val="en-US"/>
        </w:rPr>
        <w:t>7.3.2</w:t>
      </w:r>
      <w:r>
        <w:rPr>
          <w:lang w:val="en-US"/>
        </w:rPr>
        <w:tab/>
      </w:r>
      <w:r>
        <w:rPr>
          <w:rFonts w:ascii="Courier New" w:hAnsi="Courier New" w:cs="Courier New"/>
          <w:lang w:val="en-US"/>
        </w:rPr>
        <w:t>AIMLTrainingRequest</w:t>
      </w:r>
      <w:bookmarkEnd w:id="91"/>
    </w:p>
    <w:p w14:paraId="6B3707FA" w14:textId="665D799B" w:rsidR="00EF6247" w:rsidRDefault="00EF6247" w:rsidP="00EF6247">
      <w:pPr>
        <w:pStyle w:val="Heading4"/>
        <w:rPr>
          <w:lang w:val="en-US"/>
        </w:rPr>
      </w:pPr>
      <w:bookmarkStart w:id="92" w:name="_Toc95724068"/>
      <w:r>
        <w:rPr>
          <w:lang w:val="en-US"/>
        </w:rPr>
        <w:t>7.3.2.1</w:t>
      </w:r>
      <w:r>
        <w:rPr>
          <w:lang w:val="en-US"/>
        </w:rPr>
        <w:tab/>
        <w:t>Definition</w:t>
      </w:r>
      <w:bookmarkEnd w:id="92"/>
    </w:p>
    <w:p w14:paraId="3939E567" w14:textId="77777777" w:rsidR="00EF6247" w:rsidRDefault="00EF6247" w:rsidP="00EF6247">
      <w:r>
        <w:t xml:space="preserve">The IOC </w:t>
      </w:r>
      <w:r>
        <w:rPr>
          <w:rFonts w:ascii="Courier New" w:hAnsi="Courier New" w:cs="Courier New"/>
          <w:lang w:val="en-US"/>
        </w:rPr>
        <w:t>AIMLTrainingRequest</w:t>
      </w:r>
      <w:r>
        <w:t xml:space="preserve"> represents the AI/ML model training request that is created by the MnS consumer. </w:t>
      </w:r>
    </w:p>
    <w:p w14:paraId="7D226353" w14:textId="38ACC161" w:rsidR="00EF6247" w:rsidRDefault="00EF6247" w:rsidP="00EF6247">
      <w:pPr>
        <w:pStyle w:val="EditorsNote"/>
      </w:pPr>
      <w:r>
        <w:t xml:space="preserve">Editor’s note: the </w:t>
      </w:r>
      <w:r w:rsidR="00E6439E">
        <w:t>behaviour</w:t>
      </w:r>
      <w:r>
        <w:t xml:space="preserve"> of MnS producer after receiving the AI/ML model training request is TBD.</w:t>
      </w:r>
    </w:p>
    <w:p w14:paraId="2B496F39"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AIMLTrainingRequests</w:t>
      </w:r>
      <w:r w:rsidRPr="00237986">
        <w:t xml:space="preserve"> </w:t>
      </w:r>
      <w:r>
        <w:t>MOI.</w:t>
      </w:r>
    </w:p>
    <w:p w14:paraId="3B3CB227" w14:textId="51708B23" w:rsidR="00EF6247" w:rsidRDefault="00EF6247" w:rsidP="00EF6247">
      <w:pPr>
        <w:pStyle w:val="Heading4"/>
        <w:rPr>
          <w:i/>
          <w:iCs/>
          <w:lang w:val="en-US"/>
        </w:rPr>
      </w:pPr>
      <w:bookmarkStart w:id="93" w:name="_Toc95724069"/>
      <w:r>
        <w:t>7.3</w:t>
      </w:r>
      <w:r w:rsidRPr="00C210D2">
        <w:t>.</w:t>
      </w:r>
      <w:r>
        <w:t>2</w:t>
      </w:r>
      <w:r w:rsidRPr="00C210D2">
        <w:t>.2</w:t>
      </w:r>
      <w:r>
        <w:tab/>
      </w:r>
      <w:r w:rsidRPr="00C210D2">
        <w:t>Attributes</w:t>
      </w:r>
      <w:bookmarkEnd w:id="9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77777777" w:rsidR="00EF6247" w:rsidRDefault="00EF6247" w:rsidP="002360F1">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51D36D7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72E04C0"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B7918FB"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FC05038"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D231B6"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C9E3E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5387453" w14:textId="77777777" w:rsidR="00EF6247" w:rsidRDefault="00EF6247" w:rsidP="002360F1">
            <w:pPr>
              <w:pStyle w:val="TAL"/>
              <w:jc w:val="center"/>
              <w:rPr>
                <w:lang w:eastAsia="zh-CN"/>
              </w:rP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EF6247"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EF6247" w:rsidRDefault="00EF6247" w:rsidP="002360F1">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EF6247" w:rsidRDefault="00EF6247" w:rsidP="002360F1">
            <w:pPr>
              <w:pStyle w:val="TAL"/>
              <w:jc w:val="center"/>
            </w:pPr>
          </w:p>
        </w:tc>
      </w:tr>
      <w:tr w:rsidR="00EF6247"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EF6247" w:rsidRDefault="00EF6247" w:rsidP="002360F1">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EF6247" w:rsidRDefault="00EF6247" w:rsidP="002360F1">
            <w:pPr>
              <w:pStyle w:val="TAL"/>
              <w:jc w:val="center"/>
            </w:pPr>
          </w:p>
        </w:tc>
      </w:tr>
    </w:tbl>
    <w:p w14:paraId="1F58B056" w14:textId="77777777" w:rsidR="00EF6247" w:rsidRDefault="00EF6247" w:rsidP="00EF6247">
      <w:pPr>
        <w:pStyle w:val="EditorsNote"/>
        <w:rPr>
          <w:lang w:val="en-US"/>
        </w:rPr>
      </w:pPr>
      <w:r>
        <w:rPr>
          <w:lang w:val="en-US"/>
        </w:rPr>
        <w:t>Editor’s note: it is FFS for the attributes allowing consumer to choose the configurations of the AI/ML model.</w:t>
      </w:r>
    </w:p>
    <w:p w14:paraId="28719F4C" w14:textId="1DB13EC5" w:rsidR="00EF6247" w:rsidRDefault="00EF6247" w:rsidP="00EF6247">
      <w:pPr>
        <w:pStyle w:val="Heading4"/>
        <w:rPr>
          <w:lang w:val="en-US"/>
        </w:rPr>
      </w:pPr>
      <w:bookmarkStart w:id="94" w:name="_Toc95724070"/>
      <w:r>
        <w:rPr>
          <w:lang w:val="en-US"/>
        </w:rPr>
        <w:t>7.3.2.3</w:t>
      </w:r>
      <w:r>
        <w:rPr>
          <w:lang w:val="en-US"/>
        </w:rPr>
        <w:tab/>
        <w:t>Attribute constraints</w:t>
      </w:r>
      <w:bookmarkEnd w:id="9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r w:rsidRPr="00391390">
              <w:rPr>
                <w:rFonts w:eastAsia="Times New Roman" w:cs="Arial"/>
              </w:rPr>
              <w:t xml:space="preserve"> Support Qualifier</w:t>
            </w:r>
          </w:p>
        </w:tc>
        <w:tc>
          <w:tcPr>
            <w:tcW w:w="5528" w:type="dxa"/>
            <w:tcMar>
              <w:top w:w="0" w:type="dxa"/>
              <w:left w:w="28" w:type="dxa"/>
              <w:bottom w:w="0" w:type="dxa"/>
              <w:right w:w="108" w:type="dxa"/>
            </w:tcMar>
          </w:tcPr>
          <w:p w14:paraId="397A86A9" w14:textId="77777777" w:rsidR="00EF6247" w:rsidRDefault="00EF6247" w:rsidP="002360F1">
            <w:pPr>
              <w:pStyle w:val="TAL"/>
              <w:rPr>
                <w:rFonts w:cs="Arial"/>
                <w:lang w:eastAsia="zh-CN"/>
              </w:rPr>
            </w:pPr>
            <w:r>
              <w:rPr>
                <w:rFonts w:cs="Arial"/>
                <w:lang w:eastAsia="zh-CN"/>
              </w:rPr>
              <w:t xml:space="preserve">Condition: The AI/ML model training request is not for the initial training, as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p>
        </w:tc>
      </w:tr>
      <w:tr w:rsidR="00EF6247" w14:paraId="13105875" w14:textId="77777777" w:rsidTr="002360F1">
        <w:trPr>
          <w:jc w:val="center"/>
        </w:trPr>
        <w:tc>
          <w:tcPr>
            <w:tcW w:w="3260" w:type="dxa"/>
            <w:tcMar>
              <w:top w:w="0" w:type="dxa"/>
              <w:left w:w="28" w:type="dxa"/>
              <w:bottom w:w="0" w:type="dxa"/>
              <w:right w:w="108" w:type="dxa"/>
            </w:tcMar>
          </w:tcPr>
          <w:p w14:paraId="33E89147"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inferenceType</w:t>
            </w:r>
            <w:r w:rsidRPr="00391390">
              <w:rPr>
                <w:rFonts w:eastAsia="Times New Roman" w:cs="Arial"/>
              </w:rPr>
              <w:t xml:space="preserve"> Support Qualifier</w:t>
            </w:r>
          </w:p>
        </w:tc>
        <w:tc>
          <w:tcPr>
            <w:tcW w:w="5528" w:type="dxa"/>
            <w:tcMar>
              <w:top w:w="0" w:type="dxa"/>
              <w:left w:w="28" w:type="dxa"/>
              <w:bottom w:w="0" w:type="dxa"/>
              <w:right w:w="108" w:type="dxa"/>
            </w:tcMar>
          </w:tcPr>
          <w:p w14:paraId="7C1A2BD4" w14:textId="77777777" w:rsidR="00EF6247" w:rsidRDefault="00EF6247" w:rsidP="002360F1">
            <w:pPr>
              <w:pStyle w:val="TAL"/>
              <w:rPr>
                <w:rFonts w:cs="Arial"/>
                <w:lang w:eastAsia="zh-CN"/>
              </w:rPr>
            </w:pPr>
            <w:r>
              <w:rPr>
                <w:rFonts w:cs="Arial"/>
                <w:lang w:eastAsia="zh-CN"/>
              </w:rPr>
              <w:t xml:space="preserve">Condition: The AI/ML model training request is for the initial training, where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p>
        </w:tc>
      </w:tr>
    </w:tbl>
    <w:p w14:paraId="4646DEEC" w14:textId="77777777" w:rsidR="00EF6247" w:rsidRDefault="00EF6247" w:rsidP="00EF6247">
      <w:pPr>
        <w:rPr>
          <w:lang w:val="en-US"/>
        </w:rPr>
      </w:pPr>
    </w:p>
    <w:p w14:paraId="751E3E77" w14:textId="78C4D62E" w:rsidR="00EF6247" w:rsidRDefault="00EF6247" w:rsidP="00EF6247">
      <w:pPr>
        <w:pStyle w:val="Heading4"/>
        <w:rPr>
          <w:lang w:val="en-US"/>
        </w:rPr>
      </w:pPr>
      <w:bookmarkStart w:id="95" w:name="_Toc95724071"/>
      <w:r>
        <w:rPr>
          <w:lang w:val="en-US"/>
        </w:rPr>
        <w:t>7.3.2.4</w:t>
      </w:r>
      <w:r>
        <w:rPr>
          <w:lang w:val="en-US"/>
        </w:rPr>
        <w:tab/>
        <w:t>Notifications</w:t>
      </w:r>
      <w:bookmarkEnd w:id="95"/>
    </w:p>
    <w:p w14:paraId="244F63C0" w14:textId="54BB4DEE" w:rsidR="00EF6247" w:rsidRDefault="00EF6247" w:rsidP="00EF6247">
      <w:r>
        <w:t xml:space="preserve">The common notifications defined in clause </w:t>
      </w:r>
      <w:r w:rsidR="00F3312E">
        <w:t>7</w:t>
      </w:r>
      <w:r>
        <w:t>.5 are valid for this IOC, without exceptions or additions.</w:t>
      </w:r>
    </w:p>
    <w:p w14:paraId="14B294CB" w14:textId="13D0F7FC" w:rsidR="00EF6247" w:rsidRDefault="00EF6247" w:rsidP="00EF6247">
      <w:pPr>
        <w:pStyle w:val="Heading3"/>
        <w:rPr>
          <w:lang w:val="en-US"/>
        </w:rPr>
      </w:pPr>
      <w:bookmarkStart w:id="96" w:name="_Toc95724072"/>
      <w:r>
        <w:rPr>
          <w:lang w:val="en-US"/>
        </w:rPr>
        <w:lastRenderedPageBreak/>
        <w:t>7.3.3</w:t>
      </w:r>
      <w:r>
        <w:rPr>
          <w:lang w:val="en-US"/>
        </w:rPr>
        <w:tab/>
      </w:r>
      <w:r>
        <w:rPr>
          <w:rFonts w:ascii="Courier New" w:hAnsi="Courier New" w:cs="Courier New"/>
          <w:lang w:val="en-US"/>
        </w:rPr>
        <w:t>AIMLTrainingReports</w:t>
      </w:r>
      <w:bookmarkEnd w:id="96"/>
    </w:p>
    <w:p w14:paraId="2202F3A2" w14:textId="0AB83CCD" w:rsidR="00EF6247" w:rsidRDefault="00EF6247" w:rsidP="00EF6247">
      <w:pPr>
        <w:pStyle w:val="Heading4"/>
        <w:rPr>
          <w:lang w:val="en-US"/>
        </w:rPr>
      </w:pPr>
      <w:bookmarkStart w:id="97" w:name="_Toc95724073"/>
      <w:r>
        <w:rPr>
          <w:lang w:val="en-US"/>
        </w:rPr>
        <w:t>7.3.3.1</w:t>
      </w:r>
      <w:r>
        <w:rPr>
          <w:lang w:val="en-US"/>
        </w:rPr>
        <w:tab/>
        <w:t>Definition</w:t>
      </w:r>
      <w:bookmarkEnd w:id="97"/>
    </w:p>
    <w:p w14:paraId="6649570E" w14:textId="77777777" w:rsidR="00EF6247" w:rsidRDefault="00EF6247" w:rsidP="00EF6247">
      <w:r>
        <w:t xml:space="preserve">The IOC </w:t>
      </w:r>
      <w:r>
        <w:rPr>
          <w:rFonts w:ascii="Courier New" w:hAnsi="Courier New" w:cs="Courier New"/>
          <w:lang w:val="en-US"/>
        </w:rPr>
        <w:t>AIMLTrainingReports</w:t>
      </w:r>
      <w:r>
        <w:t xml:space="preserve"> represents the container of the </w:t>
      </w:r>
      <w:r>
        <w:rPr>
          <w:rFonts w:ascii="Courier New" w:hAnsi="Courier New" w:cs="Courier New"/>
          <w:lang w:val="en-US"/>
        </w:rPr>
        <w:t xml:space="preserve">AIMLTrainingReport </w:t>
      </w:r>
      <w:r>
        <w:t xml:space="preserve">IOC(s). </w:t>
      </w:r>
    </w:p>
    <w:p w14:paraId="269D9FAF" w14:textId="05712425" w:rsidR="00EF6247" w:rsidRDefault="00EF6247" w:rsidP="00EF6247">
      <w:pPr>
        <w:pStyle w:val="Heading4"/>
      </w:pPr>
      <w:bookmarkStart w:id="98" w:name="_Toc95724074"/>
      <w:r>
        <w:t>7.3</w:t>
      </w:r>
      <w:r w:rsidRPr="00C210D2">
        <w:t>.</w:t>
      </w:r>
      <w:r>
        <w:t>3</w:t>
      </w:r>
      <w:r w:rsidRPr="00C210D2">
        <w:t>.2</w:t>
      </w:r>
      <w:r>
        <w:tab/>
      </w:r>
      <w:r w:rsidRPr="00C210D2">
        <w:t>Attributes</w:t>
      </w:r>
      <w:bookmarkEnd w:id="98"/>
    </w:p>
    <w:p w14:paraId="0803D01F" w14:textId="77777777" w:rsidR="00EF6247" w:rsidRPr="00FD4250" w:rsidRDefault="00EF6247" w:rsidP="00EF6247">
      <w:r>
        <w:t>No additional attributes other than the ones inherited from the parent class.</w:t>
      </w:r>
    </w:p>
    <w:p w14:paraId="1553FD0C" w14:textId="58CF56A0" w:rsidR="00EF6247" w:rsidRDefault="00EF6247" w:rsidP="00EF6247">
      <w:pPr>
        <w:pStyle w:val="Heading4"/>
        <w:rPr>
          <w:lang w:val="en-US"/>
        </w:rPr>
      </w:pPr>
      <w:bookmarkStart w:id="99" w:name="_Toc95724075"/>
      <w:r>
        <w:rPr>
          <w:lang w:val="en-US"/>
        </w:rPr>
        <w:t>7.3.3.3</w:t>
      </w:r>
      <w:r>
        <w:rPr>
          <w:lang w:val="en-US"/>
        </w:rPr>
        <w:tab/>
        <w:t>Attribute constraints</w:t>
      </w:r>
      <w:bookmarkEnd w:id="99"/>
    </w:p>
    <w:p w14:paraId="521F6949" w14:textId="77777777" w:rsidR="00EF6247" w:rsidRPr="00FD4250" w:rsidRDefault="00EF6247" w:rsidP="00EF6247">
      <w:r>
        <w:t>None.</w:t>
      </w:r>
    </w:p>
    <w:p w14:paraId="1A16EAA4" w14:textId="0722CDD7" w:rsidR="00EF6247" w:rsidRDefault="00EF6247" w:rsidP="00EF6247">
      <w:pPr>
        <w:pStyle w:val="Heading4"/>
        <w:rPr>
          <w:lang w:val="en-US"/>
        </w:rPr>
      </w:pPr>
      <w:bookmarkStart w:id="100" w:name="_Toc95724076"/>
      <w:r>
        <w:rPr>
          <w:lang w:val="en-US"/>
        </w:rPr>
        <w:t>7.3.3.4</w:t>
      </w:r>
      <w:r>
        <w:rPr>
          <w:lang w:val="en-US"/>
        </w:rPr>
        <w:tab/>
        <w:t>Notifications</w:t>
      </w:r>
      <w:bookmarkEnd w:id="100"/>
    </w:p>
    <w:p w14:paraId="7C34563D" w14:textId="06FA3335" w:rsidR="00EF6247" w:rsidRDefault="00EF6247" w:rsidP="00EF6247">
      <w:r>
        <w:t xml:space="preserve">The common notifications defined in clause </w:t>
      </w:r>
      <w:r w:rsidR="00F3312E">
        <w:t>7</w:t>
      </w:r>
      <w:r>
        <w:t>.5 are valid for this IOC, without exceptions or additions.</w:t>
      </w:r>
    </w:p>
    <w:p w14:paraId="7EDD58FE" w14:textId="6233CF96" w:rsidR="00EF6247" w:rsidRDefault="00EF6247" w:rsidP="00EF6247">
      <w:pPr>
        <w:pStyle w:val="Heading3"/>
        <w:rPr>
          <w:lang w:val="en-US"/>
        </w:rPr>
      </w:pPr>
      <w:bookmarkStart w:id="101" w:name="_Toc95724077"/>
      <w:r>
        <w:rPr>
          <w:lang w:val="en-US"/>
        </w:rPr>
        <w:t>7.3.4</w:t>
      </w:r>
      <w:r>
        <w:rPr>
          <w:lang w:val="en-US"/>
        </w:rPr>
        <w:tab/>
      </w:r>
      <w:r>
        <w:rPr>
          <w:rFonts w:ascii="Courier New" w:hAnsi="Courier New" w:cs="Courier New"/>
          <w:lang w:val="en-US"/>
        </w:rPr>
        <w:t>AIMLTrainingReport</w:t>
      </w:r>
      <w:bookmarkEnd w:id="101"/>
    </w:p>
    <w:p w14:paraId="0CAC0BC7" w14:textId="370DBD2B" w:rsidR="00EF6247" w:rsidRDefault="00EF6247" w:rsidP="00EF6247">
      <w:pPr>
        <w:pStyle w:val="Heading4"/>
        <w:rPr>
          <w:lang w:val="en-US"/>
        </w:rPr>
      </w:pPr>
      <w:bookmarkStart w:id="102" w:name="_Toc95724078"/>
      <w:r>
        <w:rPr>
          <w:lang w:val="en-US"/>
        </w:rPr>
        <w:t>7.3.4.1</w:t>
      </w:r>
      <w:r>
        <w:rPr>
          <w:lang w:val="en-US"/>
        </w:rPr>
        <w:tab/>
        <w:t>Definition</w:t>
      </w:r>
      <w:bookmarkEnd w:id="102"/>
    </w:p>
    <w:p w14:paraId="3F4C7C61" w14:textId="77777777" w:rsidR="00EF6247" w:rsidRDefault="00EF6247" w:rsidP="00EF6247">
      <w:r>
        <w:t xml:space="preserve">The IOC </w:t>
      </w:r>
      <w:r>
        <w:rPr>
          <w:rFonts w:ascii="Courier New" w:hAnsi="Courier New" w:cs="Courier New"/>
          <w:lang w:val="en-US"/>
        </w:rPr>
        <w:t xml:space="preserve">AIMLTrainingReport </w:t>
      </w:r>
      <w:r>
        <w:t xml:space="preserve">represents the AI/ML model training report that is provided by the MnS producer. </w:t>
      </w:r>
    </w:p>
    <w:p w14:paraId="744C59B8"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AIMLTrainingReport </w:t>
      </w:r>
      <w:r>
        <w:t xml:space="preserve">MOI </w:t>
      </w:r>
      <w:r w:rsidRPr="00670C51">
        <w:t>is containe</w:t>
      </w:r>
      <w:r>
        <w:t xml:space="preserve">d under one </w:t>
      </w:r>
      <w:r>
        <w:rPr>
          <w:rFonts w:ascii="Courier New" w:hAnsi="Courier New" w:cs="Courier New"/>
          <w:lang w:val="en-US"/>
        </w:rPr>
        <w:t xml:space="preserve">AIMLTrainingReports </w:t>
      </w:r>
      <w:r>
        <w:t>MOI.</w:t>
      </w:r>
    </w:p>
    <w:p w14:paraId="301AE8CC" w14:textId="34AD9A92" w:rsidR="00EF6247" w:rsidRDefault="00EF6247" w:rsidP="00EF6247">
      <w:pPr>
        <w:pStyle w:val="Heading4"/>
        <w:rPr>
          <w:i/>
          <w:iCs/>
          <w:lang w:val="en-US"/>
        </w:rPr>
      </w:pPr>
      <w:bookmarkStart w:id="103" w:name="_Toc95724079"/>
      <w:r>
        <w:t>7.3</w:t>
      </w:r>
      <w:r w:rsidRPr="00C210D2">
        <w:t>.</w:t>
      </w:r>
      <w:r>
        <w:t>4</w:t>
      </w:r>
      <w:r w:rsidRPr="00C210D2">
        <w:t>.2</w:t>
      </w:r>
      <w:r>
        <w:tab/>
      </w:r>
      <w:r w:rsidRPr="00C210D2">
        <w:t>Attributes</w:t>
      </w:r>
      <w:bookmarkEnd w:id="10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7A3AB72F"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A6EE1D"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aIMLModelPackageAddress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9097D2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12A72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A40C57"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A7A38C6"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DE0F599" w14:textId="77777777" w:rsidR="00EF6247" w:rsidRDefault="00EF6247" w:rsidP="002360F1">
            <w:pPr>
              <w:pStyle w:val="TAL"/>
              <w:jc w:val="center"/>
              <w:rPr>
                <w:lang w:eastAsia="zh-CN"/>
              </w:rPr>
            </w:pPr>
            <w:r>
              <w:rPr>
                <w:lang w:eastAsia="zh-CN"/>
              </w:rPr>
              <w:t>T</w:t>
            </w:r>
          </w:p>
        </w:tc>
      </w:tr>
      <w:tr w:rsidR="00EF6247" w14:paraId="04CFDFB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99286A7" w14:textId="77777777" w:rsidR="00EF6247" w:rsidRDefault="00EF6247" w:rsidP="002360F1">
            <w:pPr>
              <w:pStyle w:val="TAL"/>
              <w:rPr>
                <w:rFonts w:ascii="Courier New" w:hAnsi="Courier New" w:cs="Courier New"/>
                <w:b/>
                <w:bCs/>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4482D1"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5B7712"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FF3E3F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A7EB49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29736"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EF6247"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EF6247" w:rsidRDefault="00EF6247" w:rsidP="002360F1">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EF6247" w:rsidRDefault="00EF6247" w:rsidP="002360F1">
            <w:pPr>
              <w:pStyle w:val="TAL"/>
              <w:jc w:val="center"/>
            </w:pPr>
          </w:p>
        </w:tc>
      </w:tr>
      <w:tr w:rsidR="00EF6247"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EF6247" w:rsidRDefault="00EF6247" w:rsidP="002360F1">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EF6247" w:rsidRDefault="00EF6247" w:rsidP="002360F1">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EF6247" w:rsidRDefault="00EF6247" w:rsidP="002360F1">
            <w:pPr>
              <w:pStyle w:val="TAL"/>
              <w:jc w:val="center"/>
            </w:pPr>
            <w:r>
              <w:rPr>
                <w:lang w:eastAsia="zh-CN"/>
              </w:rPr>
              <w:t>T</w:t>
            </w:r>
          </w:p>
        </w:tc>
      </w:tr>
      <w:tr w:rsidR="00EF6247"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EF6247" w:rsidRPr="00063037" w:rsidRDefault="00EF6247" w:rsidP="002360F1">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EF6247" w:rsidRDefault="00EF6247" w:rsidP="002360F1">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04" w:name="_Toc95724080"/>
      <w:r>
        <w:rPr>
          <w:lang w:val="en-US"/>
        </w:rPr>
        <w:t>7.3.4.3</w:t>
      </w:r>
      <w:r>
        <w:rPr>
          <w:lang w:val="en-US"/>
        </w:rPr>
        <w:tab/>
        <w:t>Attribute constraints</w:t>
      </w:r>
      <w:bookmarkEnd w:id="104"/>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EF6247"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05" w:name="_Toc95724081"/>
      <w:r>
        <w:rPr>
          <w:lang w:val="en-US"/>
        </w:rPr>
        <w:t>7.3.4.4</w:t>
      </w:r>
      <w:r>
        <w:rPr>
          <w:lang w:val="en-US"/>
        </w:rPr>
        <w:tab/>
        <w:t>Notifications</w:t>
      </w:r>
      <w:bookmarkEnd w:id="105"/>
    </w:p>
    <w:p w14:paraId="15C4786D" w14:textId="4B3CD3C2" w:rsidR="00EF6247" w:rsidRPr="005F611D" w:rsidRDefault="00EF6247" w:rsidP="00EF6247">
      <w:pPr>
        <w:rPr>
          <w:lang w:val="en-US"/>
        </w:rPr>
      </w:pPr>
      <w:r>
        <w:t xml:space="preserve">The common notifications defined in clause </w:t>
      </w:r>
      <w:r w:rsidR="00F3312E">
        <w:t>7</w:t>
      </w:r>
      <w:r>
        <w:t>.5 are valid for this IOC, without exceptions or additions.</w:t>
      </w:r>
    </w:p>
    <w:p w14:paraId="2D4CA0ED" w14:textId="77777777" w:rsidR="00EF6247" w:rsidRPr="005F611D" w:rsidRDefault="00EF6247" w:rsidP="00EF6247">
      <w:pPr>
        <w:rPr>
          <w:lang w:val="en-US"/>
        </w:rPr>
      </w:pPr>
    </w:p>
    <w:p w14:paraId="6FC667D5" w14:textId="4CD43189" w:rsidR="00EF6247" w:rsidRDefault="00EF6247" w:rsidP="00EF6247">
      <w:pPr>
        <w:pStyle w:val="Heading2"/>
        <w:rPr>
          <w:lang w:val="en-US"/>
        </w:rPr>
      </w:pPr>
      <w:bookmarkStart w:id="106" w:name="_Toc89158653"/>
      <w:bookmarkStart w:id="107" w:name="_Toc95724082"/>
      <w:r>
        <w:rPr>
          <w:lang w:val="en-US"/>
        </w:rPr>
        <w:lastRenderedPageBreak/>
        <w:t>7.4</w:t>
      </w:r>
      <w:r>
        <w:rPr>
          <w:lang w:val="en-US"/>
        </w:rPr>
        <w:tab/>
        <w:t>Attribute definitions</w:t>
      </w:r>
      <w:bookmarkEnd w:id="106"/>
      <w:bookmarkEnd w:id="107"/>
    </w:p>
    <w:p w14:paraId="298A3803" w14:textId="0AE6F36D" w:rsidR="00EF6247" w:rsidRDefault="00EF6247" w:rsidP="00EF6247">
      <w:pPr>
        <w:pStyle w:val="Heading3"/>
        <w:rPr>
          <w:lang w:val="en-US"/>
        </w:rPr>
      </w:pPr>
      <w:bookmarkStart w:id="108" w:name="_Toc89158654"/>
      <w:bookmarkStart w:id="109" w:name="_Toc95724083"/>
      <w:r>
        <w:rPr>
          <w:lang w:val="en-US"/>
        </w:rPr>
        <w:t>7.4.1</w:t>
      </w:r>
      <w:r>
        <w:rPr>
          <w:lang w:val="en-US"/>
        </w:rPr>
        <w:tab/>
        <w:t>Attribute properties</w:t>
      </w:r>
      <w:bookmarkEnd w:id="108"/>
      <w:bookmarkEnd w:id="109"/>
    </w:p>
    <w:tbl>
      <w:tblPr>
        <w:tblW w:w="0" w:type="auto"/>
        <w:jc w:val="center"/>
        <w:tblLayout w:type="fixed"/>
        <w:tblCellMar>
          <w:left w:w="0" w:type="dxa"/>
          <w:right w:w="0" w:type="dxa"/>
        </w:tblCellMar>
        <w:tblLook w:val="04A0" w:firstRow="1" w:lastRow="0" w:firstColumn="1" w:lastColumn="0" w:noHBand="0" w:noVBand="1"/>
      </w:tblPr>
      <w:tblGrid>
        <w:gridCol w:w="2433"/>
        <w:gridCol w:w="4232"/>
        <w:gridCol w:w="2263"/>
      </w:tblGrid>
      <w:tr w:rsidR="00EF6247" w14:paraId="3B3002FF" w14:textId="77777777" w:rsidTr="002360F1">
        <w:trPr>
          <w:tblHeader/>
          <w:jc w:val="center"/>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69398A4" w14:textId="77777777" w:rsidR="00EF6247" w:rsidRDefault="00EF6247" w:rsidP="002360F1">
            <w:pPr>
              <w:pStyle w:val="TAH"/>
            </w:pPr>
            <w:r>
              <w:t>Attribute Name</w:t>
            </w:r>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5753A557" w14:textId="77777777" w:rsidR="00EF6247" w:rsidRDefault="00EF6247" w:rsidP="002360F1">
            <w:pPr>
              <w:pStyle w:val="TAH"/>
            </w:pPr>
            <w:r>
              <w:rPr>
                <w:color w:val="000000"/>
              </w:rPr>
              <w:t>Documentation and Allowed Values</w:t>
            </w:r>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EFAEBAC" w14:textId="77777777" w:rsidR="00EF6247" w:rsidRDefault="00EF6247" w:rsidP="002360F1">
            <w:pPr>
              <w:pStyle w:val="TAH"/>
            </w:pPr>
            <w:r>
              <w:rPr>
                <w:color w:val="000000"/>
              </w:rPr>
              <w:t>Properties</w:t>
            </w:r>
          </w:p>
        </w:tc>
      </w:tr>
      <w:tr w:rsidR="00EF6247" w14:paraId="364844F1"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EFBE7D" w14:textId="77777777" w:rsidR="00EF6247" w:rsidRDefault="00EF6247" w:rsidP="002360F1">
            <w:pPr>
              <w:spacing w:after="0"/>
              <w:rPr>
                <w:rFonts w:ascii="Courier New" w:hAnsi="Courier New" w:cs="Courier New"/>
              </w:rPr>
            </w:pPr>
            <w:r>
              <w:rPr>
                <w:rFonts w:ascii="Courier New" w:eastAsia="Times New Roman" w:hAnsi="Courier New" w:cs="Courier New"/>
              </w:rPr>
              <w:t>aIMLModelId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6B90AE" w14:textId="77777777" w:rsidR="00EF6247" w:rsidRDefault="00EF6247" w:rsidP="002360F1">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model</w:t>
            </w:r>
            <w:r w:rsidRPr="00B26339">
              <w:rPr>
                <w:rFonts w:cs="Arial"/>
                <w:szCs w:val="18"/>
              </w:rPr>
              <w:t>.</w:t>
            </w:r>
          </w:p>
          <w:p w14:paraId="749A6A27" w14:textId="77777777" w:rsidR="00EF6247" w:rsidRDefault="00EF6247" w:rsidP="002360F1">
            <w:pPr>
              <w:pStyle w:val="TAL"/>
              <w:rPr>
                <w:rFonts w:cs="Arial"/>
                <w:szCs w:val="18"/>
              </w:rPr>
            </w:pPr>
            <w:r>
              <w:rPr>
                <w:rFonts w:cs="Arial"/>
                <w:szCs w:val="18"/>
              </w:rPr>
              <w:t>It is unique in each MnS producer.</w:t>
            </w:r>
          </w:p>
          <w:p w14:paraId="62E75F9D" w14:textId="77777777" w:rsidR="00EF6247" w:rsidRDefault="00EF6247" w:rsidP="002360F1">
            <w:pPr>
              <w:pStyle w:val="TAL"/>
              <w:rPr>
                <w:rFonts w:cs="Arial"/>
                <w:szCs w:val="18"/>
              </w:rPr>
            </w:pPr>
          </w:p>
          <w:p w14:paraId="614BF734" w14:textId="77777777" w:rsidR="00EF6247" w:rsidRPr="0021107E" w:rsidRDefault="00EF6247" w:rsidP="002360F1">
            <w:pPr>
              <w:pStyle w:val="TAL"/>
              <w:rPr>
                <w:rFonts w:cs="Arial"/>
                <w:szCs w:val="18"/>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A5778AE"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48BD8F8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2B38834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21185C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545D93D"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3ABF0F8" w14:textId="77777777" w:rsidR="00EF6247" w:rsidRDefault="00EF6247" w:rsidP="002360F1">
            <w:pPr>
              <w:pStyle w:val="TAL"/>
            </w:pPr>
            <w:r w:rsidRPr="00E840EA">
              <w:rPr>
                <w:rFonts w:cs="Arial"/>
                <w:szCs w:val="18"/>
              </w:rPr>
              <w:t>isNullable: True</w:t>
            </w:r>
          </w:p>
        </w:tc>
      </w:tr>
      <w:tr w:rsidR="00EF6247" w14:paraId="72072962"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D89AC24" w14:textId="77777777" w:rsidR="00EF6247" w:rsidRDefault="00EF6247" w:rsidP="002360F1">
            <w:pPr>
              <w:spacing w:after="0"/>
              <w:rPr>
                <w:rFonts w:ascii="Courier New" w:hAnsi="Courier New" w:cs="Courier New"/>
              </w:rPr>
            </w:pPr>
            <w:r>
              <w:rPr>
                <w:rFonts w:ascii="Courier New" w:eastAsia="Times New Roman" w:hAnsi="Courier New" w:cs="Courier New"/>
              </w:rPr>
              <w:t>aIMLModelPackageAddress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59DABB4" w14:textId="77777777" w:rsidR="00EF6247" w:rsidRDefault="00EF6247" w:rsidP="002360F1">
            <w:pPr>
              <w:pStyle w:val="TAL"/>
              <w:rPr>
                <w:lang w:eastAsia="zh-CN"/>
              </w:rPr>
            </w:pPr>
            <w:r>
              <w:rPr>
                <w:lang w:eastAsia="zh-CN"/>
              </w:rPr>
              <w:t xml:space="preserve">It </w:t>
            </w:r>
            <w:r>
              <w:rPr>
                <w:rFonts w:eastAsia="Times New Roman"/>
              </w:rPr>
              <w:t>provides</w:t>
            </w:r>
            <w:r>
              <w:rPr>
                <w:lang w:eastAsia="zh-CN"/>
              </w:rPr>
              <w:t xml:space="preserve"> the address where the AI/ML model package is located</w:t>
            </w:r>
            <w:r w:rsidRPr="00B26339">
              <w:rPr>
                <w:rFonts w:cs="Arial"/>
                <w:szCs w:val="18"/>
              </w:rPr>
              <w:t>.</w:t>
            </w:r>
            <w:r>
              <w:rPr>
                <w:rFonts w:cs="Arial"/>
                <w:szCs w:val="18"/>
              </w:rPr>
              <w:t xml:space="preserve"> The </w:t>
            </w:r>
            <w:r>
              <w:rPr>
                <w:lang w:eastAsia="zh-CN"/>
              </w:rPr>
              <w:t>AI/ML model package may contain the AI/ML model (e.g., software image or file) and the model descriptor. The model descriptor  may contain more detailed information about the model, such as version, resource requirements, etc.</w:t>
            </w:r>
          </w:p>
          <w:p w14:paraId="3CD1154C" w14:textId="77777777" w:rsidR="00EF6247" w:rsidRDefault="00EF6247" w:rsidP="002360F1">
            <w:pPr>
              <w:pStyle w:val="TAL"/>
              <w:rPr>
                <w:lang w:eastAsia="zh-CN"/>
              </w:rPr>
            </w:pPr>
            <w:r>
              <w:rPr>
                <w:lang w:eastAsia="zh-CN"/>
              </w:rPr>
              <w:t>The model descriptor is vendor specific and not specified in the present document.</w:t>
            </w:r>
          </w:p>
          <w:p w14:paraId="3C2AD6A8" w14:textId="77777777" w:rsidR="00EF6247" w:rsidRDefault="00EF6247" w:rsidP="002360F1">
            <w:pPr>
              <w:pStyle w:val="TAL"/>
              <w:rPr>
                <w:lang w:eastAsia="zh-CN"/>
              </w:rPr>
            </w:pPr>
          </w:p>
          <w:p w14:paraId="5279C0E6" w14:textId="77777777" w:rsidR="00EF6247" w:rsidRDefault="00EF6247" w:rsidP="002360F1">
            <w:pPr>
              <w:pStyle w:val="TAL"/>
              <w:rPr>
                <w:color w:val="000000"/>
              </w:rPr>
            </w:pPr>
            <w:r>
              <w:rPr>
                <w:color w:val="000000"/>
              </w:rPr>
              <w:t>allowedValues: N/A.</w:t>
            </w:r>
          </w:p>
          <w:p w14:paraId="23EA178A" w14:textId="77777777" w:rsidR="00EF6247" w:rsidRDefault="00EF6247" w:rsidP="002360F1">
            <w:pPr>
              <w:pStyle w:val="TAL"/>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695D6C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1D5CB13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08072B34"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1611216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isUnique: N/A</w:t>
            </w:r>
          </w:p>
          <w:p w14:paraId="2A3BA9D7"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DEF57C6" w14:textId="77777777" w:rsidR="00EF6247" w:rsidRPr="00A71E1E" w:rsidRDefault="00EF6247" w:rsidP="002360F1">
            <w:pPr>
              <w:pStyle w:val="TAL"/>
              <w:rPr>
                <w:rFonts w:cs="Arial"/>
                <w:szCs w:val="18"/>
              </w:rPr>
            </w:pPr>
            <w:r w:rsidRPr="00E840EA">
              <w:rPr>
                <w:rFonts w:cs="Arial"/>
                <w:szCs w:val="18"/>
              </w:rPr>
              <w:t xml:space="preserve">isNullable: </w:t>
            </w:r>
            <w:r>
              <w:rPr>
                <w:rFonts w:cs="Arial"/>
                <w:szCs w:val="18"/>
              </w:rPr>
              <w:t>False</w:t>
            </w:r>
          </w:p>
        </w:tc>
      </w:tr>
      <w:tr w:rsidR="00EF6247" w14:paraId="1299780D"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7CB885E"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63B4A0C" w14:textId="77777777" w:rsidR="00EF6247" w:rsidRDefault="00EF6247" w:rsidP="002360F1">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5B94AEA3" w14:textId="77777777" w:rsidR="00EF6247" w:rsidRDefault="00EF6247" w:rsidP="002360F1">
            <w:pPr>
              <w:pStyle w:val="TAL"/>
              <w:rPr>
                <w:lang w:eastAsia="zh-CN"/>
              </w:rPr>
            </w:pPr>
          </w:p>
          <w:p w14:paraId="71FC7BDA" w14:textId="77777777" w:rsidR="00EF6247" w:rsidRDefault="00EF6247" w:rsidP="002360F1">
            <w:pPr>
              <w:pStyle w:val="TAL"/>
              <w:rPr>
                <w:color w:val="000000"/>
              </w:rPr>
            </w:pPr>
            <w:r>
              <w:rPr>
                <w:color w:val="000000"/>
              </w:rPr>
              <w:t>allowedValues: N/A.</w:t>
            </w:r>
          </w:p>
          <w:p w14:paraId="7E2855D3" w14:textId="77777777" w:rsidR="00EF6247" w:rsidRDefault="00EF6247" w:rsidP="002360F1">
            <w:pPr>
              <w:pStyle w:val="TAL"/>
              <w:rPr>
                <w:lang w:eastAsia="zh-C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C7174C3"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5799597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10946F4"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BF3BEA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60E504F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CFCA02B"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295D1AB5"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49F49D0"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DDF8828" w14:textId="77777777" w:rsidR="00EF6247" w:rsidRDefault="00EF6247" w:rsidP="002360F1">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537726F8" w14:textId="77777777" w:rsidR="00EF6247" w:rsidRDefault="00EF6247" w:rsidP="002360F1">
            <w:pPr>
              <w:pStyle w:val="TAL"/>
              <w:rPr>
                <w:lang w:eastAsia="zh-CN"/>
              </w:rPr>
            </w:pPr>
          </w:p>
          <w:p w14:paraId="1D1EDA07" w14:textId="77777777" w:rsidR="00EF6247" w:rsidRDefault="00EF6247" w:rsidP="002360F1">
            <w:pPr>
              <w:pStyle w:val="TAL"/>
              <w:rPr>
                <w:lang w:eastAsia="zh-CN"/>
              </w:rPr>
            </w:pPr>
            <w:r>
              <w:rPr>
                <w:color w:val="000000"/>
              </w:rPr>
              <w:t xml:space="preserve">allowedValues: the values of the MDA type (see TS 28.104 [c]), Analytics ID(s) of NWDAF (see TS 23.288 [d]), RAN-intelligence </w:t>
            </w:r>
            <w:r>
              <w:rPr>
                <w:rFonts w:hint="eastAsia"/>
                <w:color w:val="000000"/>
                <w:lang w:eastAsia="zh-CN"/>
              </w:rPr>
              <w:t>in</w:t>
            </w:r>
            <w:r>
              <w:rPr>
                <w:color w:val="000000"/>
              </w:rPr>
              <w:t>ference function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39F0187"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460A80B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1BF8E32B"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62FB7AC"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isUnique: N/A</w:t>
            </w:r>
          </w:p>
          <w:p w14:paraId="5FA60D2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0053C945" w14:textId="77777777" w:rsidR="00EF6247" w:rsidRPr="00B26339" w:rsidRDefault="00EF6247" w:rsidP="002360F1">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EF6247" w14:paraId="7E2DDE14"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3D665E6"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310101C" w14:textId="77777777" w:rsidR="00EF6247" w:rsidRDefault="00EF6247" w:rsidP="002360F1">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1A46B6D9" w14:textId="77777777" w:rsidR="00EF6247" w:rsidRDefault="00EF6247" w:rsidP="002360F1">
            <w:pPr>
              <w:pStyle w:val="TAL"/>
              <w:rPr>
                <w:rFonts w:cs="Arial"/>
                <w:szCs w:val="18"/>
              </w:rPr>
            </w:pPr>
          </w:p>
          <w:p w14:paraId="25E170E9" w14:textId="77777777" w:rsidR="00EF6247" w:rsidRPr="0060768B" w:rsidRDefault="00EF6247" w:rsidP="002360F1">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4B56F7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4F81F36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4762D78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5F46470"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7BBDEE35"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0685912"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767A3D64"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0AD9D9A"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83EBFE" w14:textId="77777777" w:rsidR="00EF6247" w:rsidRDefault="00EF6247" w:rsidP="002360F1">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the consumer provided training data which have been used for the </w:t>
            </w:r>
            <w:r>
              <w:rPr>
                <w:lang w:eastAsia="zh-CN"/>
              </w:rPr>
              <w:t>AI/ML model training</w:t>
            </w:r>
            <w:r w:rsidRPr="00B26339">
              <w:rPr>
                <w:rFonts w:cs="Arial"/>
                <w:szCs w:val="18"/>
              </w:rPr>
              <w:t>.</w:t>
            </w:r>
          </w:p>
          <w:p w14:paraId="63016150" w14:textId="77777777" w:rsidR="00EF6247" w:rsidRDefault="00EF6247" w:rsidP="002360F1">
            <w:pPr>
              <w:pStyle w:val="TAL"/>
              <w:rPr>
                <w:rFonts w:cs="Arial"/>
                <w:szCs w:val="18"/>
              </w:rPr>
            </w:pPr>
          </w:p>
          <w:p w14:paraId="46FF256F" w14:textId="77777777" w:rsidR="00EF6247" w:rsidRDefault="00EF6247" w:rsidP="002360F1">
            <w:pPr>
              <w:pStyle w:val="TAL"/>
              <w:rPr>
                <w:color w:val="000000"/>
              </w:rPr>
            </w:pPr>
            <w:r>
              <w:rPr>
                <w:color w:val="000000"/>
              </w:rPr>
              <w:t>allowedValues: N/A.</w:t>
            </w:r>
          </w:p>
          <w:p w14:paraId="454BF854" w14:textId="77777777" w:rsidR="00EF6247" w:rsidRPr="0060768B" w:rsidRDefault="00EF6247" w:rsidP="002360F1">
            <w:pPr>
              <w:pStyle w:val="TAL"/>
              <w:rPr>
                <w:rFonts w:eastAsia="Times New Roma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E8282A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FDB668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5EFA5BA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59A2DF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46E24DF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2D5285C"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63D50151"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A921BCA" w14:textId="77777777" w:rsidR="00EF6247" w:rsidRDefault="00EF6247" w:rsidP="002360F1">
            <w:pPr>
              <w:spacing w:after="0"/>
              <w:rPr>
                <w:rFonts w:ascii="Courier New" w:eastAsia="Times New Roman" w:hAnsi="Courier New" w:cs="Courier New"/>
              </w:rPr>
            </w:pPr>
            <w:r>
              <w:rPr>
                <w:rFonts w:ascii="Courier New" w:hAnsi="Courier New" w:cs="Courier New"/>
              </w:rPr>
              <w:t>trainingRequestRef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240F4F7" w14:textId="77777777" w:rsidR="00EF6247" w:rsidRDefault="00EF6247" w:rsidP="002360F1">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710286BD" w14:textId="77777777" w:rsidR="00EF6247" w:rsidRDefault="00EF6247" w:rsidP="002360F1">
            <w:pPr>
              <w:pStyle w:val="TAL"/>
              <w:rPr>
                <w:lang w:eastAsia="zh-CN"/>
              </w:rPr>
            </w:pPr>
          </w:p>
          <w:p w14:paraId="08F7E6CB" w14:textId="77777777" w:rsidR="00EF6247" w:rsidRDefault="00EF6247" w:rsidP="002360F1">
            <w:pPr>
              <w:pStyle w:val="TAL"/>
              <w:rPr>
                <w:lang w:eastAsia="zh-CN"/>
              </w:rPr>
            </w:pPr>
            <w:r>
              <w:rPr>
                <w:color w:val="000000"/>
              </w:rPr>
              <w:t>allowedValues: DN.</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95D9D0A" w14:textId="767C1576"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r w:rsidR="00E6439E">
              <w:rPr>
                <w:rFonts w:ascii="Arial" w:hAnsi="Arial" w:cs="Arial"/>
                <w:sz w:val="18"/>
                <w:szCs w:val="18"/>
              </w:rPr>
              <w:t>12</w:t>
            </w:r>
            <w:r>
              <w:rPr>
                <w:rFonts w:ascii="Arial" w:hAnsi="Arial" w:cs="Arial"/>
                <w:sz w:val="18"/>
                <w:szCs w:val="18"/>
              </w:rPr>
              <w:t>])</w:t>
            </w:r>
          </w:p>
          <w:p w14:paraId="075E515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48624B3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7DED79E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1A6AF18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3C0BB10"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72C691E9"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DA07C94" w14:textId="77777777" w:rsidR="00EF6247" w:rsidRDefault="00EF6247" w:rsidP="002360F1">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D83926" w14:textId="77777777" w:rsidR="00EF6247" w:rsidRDefault="00EF6247" w:rsidP="002360F1">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52151230" w14:textId="77777777" w:rsidR="00EF6247" w:rsidRDefault="00EF6247" w:rsidP="002360F1">
            <w:pPr>
              <w:pStyle w:val="TAL"/>
              <w:rPr>
                <w:rFonts w:eastAsia="Times New Roman"/>
              </w:rPr>
            </w:pPr>
          </w:p>
          <w:p w14:paraId="0D679BCC" w14:textId="77777777" w:rsidR="00EF6247" w:rsidRPr="0060768B" w:rsidRDefault="00EF6247" w:rsidP="002360F1">
            <w:pPr>
              <w:pStyle w:val="TAL"/>
              <w:rPr>
                <w:rFonts w:eastAsia="Times New Roman"/>
              </w:rPr>
            </w:pPr>
            <w:r>
              <w:rPr>
                <w:color w:val="000000"/>
              </w:rPr>
              <w:t>allowedValues: DN.</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AD0AB36" w14:textId="793D7549"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r w:rsidR="00E6439E">
              <w:rPr>
                <w:rFonts w:ascii="Arial" w:hAnsi="Arial" w:cs="Arial"/>
                <w:sz w:val="18"/>
                <w:szCs w:val="18"/>
              </w:rPr>
              <w:t>12</w:t>
            </w:r>
            <w:r>
              <w:rPr>
                <w:rFonts w:ascii="Arial" w:hAnsi="Arial" w:cs="Arial"/>
                <w:sz w:val="18"/>
                <w:szCs w:val="18"/>
              </w:rPr>
              <w:t>])</w:t>
            </w:r>
          </w:p>
          <w:p w14:paraId="1245291C"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0246DFA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73FDEFC3"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E4089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A2AB09F"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59B9C8F3"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6D882CB" w14:textId="77777777" w:rsidR="00EF6247" w:rsidRDefault="00EF6247" w:rsidP="002360F1">
            <w:pPr>
              <w:spacing w:after="0"/>
              <w:rPr>
                <w:rFonts w:ascii="Courier New" w:hAnsi="Courier New" w:cs="Courier New"/>
              </w:rPr>
            </w:pPr>
            <w:r>
              <w:rPr>
                <w:rFonts w:ascii="Courier New" w:hAnsi="Courier New" w:cs="Courier New"/>
              </w:rPr>
              <w:t>confidenceIndication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B1E75FE" w14:textId="77777777" w:rsidR="00EF6247" w:rsidRDefault="00EF6247" w:rsidP="002360F1">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5AA17FB7" w14:textId="77777777" w:rsidR="00EF6247" w:rsidRDefault="00EF6247" w:rsidP="002360F1">
            <w:pPr>
              <w:pStyle w:val="TAL"/>
              <w:rPr>
                <w:rFonts w:eastAsia="Times New Roman"/>
              </w:rPr>
            </w:pPr>
          </w:p>
          <w:p w14:paraId="00AD85CC" w14:textId="77777777" w:rsidR="00EF6247" w:rsidRPr="0060768B" w:rsidRDefault="00EF6247" w:rsidP="002360F1">
            <w:pPr>
              <w:pStyle w:val="TAL"/>
              <w:rPr>
                <w:rFonts w:eastAsia="Times New Roman"/>
              </w:rPr>
            </w:pPr>
            <w:r>
              <w:rPr>
                <w:color w:val="000000"/>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BF28F5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370F6B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5FB572C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4F0034F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5FD0CA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7DB0E20"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lastRenderedPageBreak/>
              <w:t xml:space="preserve">isNullable: </w:t>
            </w:r>
            <w:r>
              <w:rPr>
                <w:rFonts w:ascii="Arial" w:hAnsi="Arial" w:cs="Arial"/>
                <w:sz w:val="18"/>
                <w:szCs w:val="18"/>
              </w:rPr>
              <w:t>False</w:t>
            </w:r>
          </w:p>
        </w:tc>
      </w:tr>
    </w:tbl>
    <w:p w14:paraId="475EFEA0" w14:textId="77777777" w:rsidR="00EF6247" w:rsidRPr="005320FB" w:rsidRDefault="00EF6247" w:rsidP="00EF6247">
      <w:pPr>
        <w:rPr>
          <w:rFonts w:eastAsia="Calibri"/>
          <w:i/>
          <w:iCs/>
        </w:rPr>
      </w:pPr>
    </w:p>
    <w:p w14:paraId="225B0CA1" w14:textId="40171C3E" w:rsidR="00EF6247" w:rsidRDefault="00EF6247" w:rsidP="00EF6247">
      <w:pPr>
        <w:pStyle w:val="Heading3"/>
        <w:rPr>
          <w:lang w:val="en-US"/>
        </w:rPr>
      </w:pPr>
      <w:bookmarkStart w:id="110" w:name="_Toc89158655"/>
      <w:bookmarkStart w:id="111" w:name="_Toc95724084"/>
      <w:r>
        <w:rPr>
          <w:lang w:val="en-US"/>
        </w:rPr>
        <w:t>7.4.2</w:t>
      </w:r>
      <w:r>
        <w:rPr>
          <w:lang w:val="en-US"/>
        </w:rPr>
        <w:tab/>
        <w:t>Constraints</w:t>
      </w:r>
      <w:bookmarkEnd w:id="110"/>
      <w:bookmarkEnd w:id="111"/>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EF6247" w14:paraId="1AB122AC" w14:textId="77777777" w:rsidTr="002360F1">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A00416D" w14:textId="77777777" w:rsidR="00EF6247" w:rsidRDefault="00EF6247" w:rsidP="002360F1">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6DAAA46" w14:textId="77777777" w:rsidR="00EF6247" w:rsidRDefault="00EF6247" w:rsidP="002360F1">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DC2F155" w14:textId="77777777" w:rsidR="00EF6247" w:rsidRDefault="00EF6247" w:rsidP="002360F1">
            <w:pPr>
              <w:pStyle w:val="TAH"/>
            </w:pPr>
            <w:r>
              <w:rPr>
                <w:color w:val="000000"/>
              </w:rPr>
              <w:t>Definition</w:t>
            </w:r>
          </w:p>
        </w:tc>
      </w:tr>
      <w:tr w:rsidR="00EF6247" w14:paraId="6685B8C0" w14:textId="77777777" w:rsidTr="002360F1">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8BDD54" w14:textId="77777777" w:rsidR="00EF6247" w:rsidRDefault="00EF6247" w:rsidP="002360F1">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48B6A5E0" w14:textId="77777777" w:rsidR="00EF6247" w:rsidRDefault="00EF6247" w:rsidP="002360F1">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22064B5B" w14:textId="77777777" w:rsidR="00EF6247" w:rsidRDefault="00EF6247" w:rsidP="002360F1">
            <w:pPr>
              <w:pStyle w:val="TAL"/>
            </w:pPr>
          </w:p>
        </w:tc>
      </w:tr>
    </w:tbl>
    <w:p w14:paraId="330D7DA9" w14:textId="0AF0F45B" w:rsidR="00EF6247" w:rsidRDefault="00EF6247" w:rsidP="00EF6247">
      <w:pPr>
        <w:pStyle w:val="Heading2"/>
        <w:rPr>
          <w:lang w:val="en-US"/>
        </w:rPr>
      </w:pPr>
      <w:bookmarkStart w:id="112" w:name="_Toc89158656"/>
      <w:bookmarkStart w:id="113" w:name="_Toc95724085"/>
      <w:r>
        <w:rPr>
          <w:lang w:val="en-US"/>
        </w:rPr>
        <w:t>7.5</w:t>
      </w:r>
      <w:r>
        <w:rPr>
          <w:lang w:val="en-US"/>
        </w:rPr>
        <w:tab/>
        <w:t>Common notifications</w:t>
      </w:r>
      <w:bookmarkEnd w:id="112"/>
      <w:bookmarkEnd w:id="113"/>
    </w:p>
    <w:p w14:paraId="279A830E" w14:textId="17D93DB6" w:rsidR="00EF6247" w:rsidRDefault="00EF6247" w:rsidP="00EF6247">
      <w:pPr>
        <w:pStyle w:val="Heading3"/>
        <w:rPr>
          <w:lang w:val="de-DE"/>
        </w:rPr>
      </w:pPr>
      <w:bookmarkStart w:id="114" w:name="_Toc89158658"/>
      <w:bookmarkStart w:id="115" w:name="_Toc95724086"/>
      <w:r>
        <w:rPr>
          <w:lang w:val="de-DE"/>
        </w:rPr>
        <w:t>7.5.1</w:t>
      </w:r>
      <w:r>
        <w:rPr>
          <w:lang w:val="de-DE"/>
        </w:rPr>
        <w:tab/>
        <w:t>Configuration notifications</w:t>
      </w:r>
      <w:bookmarkEnd w:id="114"/>
      <w:bookmarkEnd w:id="115"/>
    </w:p>
    <w:p w14:paraId="6DA26E93" w14:textId="41FA3E6B" w:rsidR="00EF6247" w:rsidRDefault="00EF6247" w:rsidP="00EF6247">
      <w:r>
        <w:t>This clause presents a list of notifications, defined in TS 28.532 [</w:t>
      </w:r>
      <w:r w:rsidR="00E6439E">
        <w:t>10</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B78E9FA" w14:textId="77777777" w:rsidR="00EF6247" w:rsidRDefault="00EF6247" w:rsidP="00EF624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EF6247" w14:paraId="6FB49CC4" w14:textId="77777777" w:rsidTr="002360F1">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8B4D6F1" w14:textId="77777777" w:rsidR="00EF6247" w:rsidRDefault="00EF6247" w:rsidP="002360F1">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CA69B18" w14:textId="77777777" w:rsidR="00EF6247" w:rsidRDefault="00EF6247" w:rsidP="002360F1">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E989C64" w14:textId="77777777" w:rsidR="00EF6247" w:rsidRDefault="00EF6247" w:rsidP="002360F1">
            <w:pPr>
              <w:pStyle w:val="TAH"/>
            </w:pPr>
            <w:r>
              <w:t>Notes</w:t>
            </w:r>
          </w:p>
        </w:tc>
      </w:tr>
      <w:tr w:rsidR="00EF6247" w14:paraId="7BDE72F6"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EEEEF87" w14:textId="77777777" w:rsidR="00EF6247" w:rsidRDefault="00EF6247" w:rsidP="002360F1">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F6816A3"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7394A26" w14:textId="77777777" w:rsidR="00EF6247" w:rsidRDefault="00EF6247" w:rsidP="002360F1">
            <w:pPr>
              <w:pStyle w:val="TAL"/>
              <w:jc w:val="center"/>
            </w:pPr>
            <w:r>
              <w:t>--</w:t>
            </w:r>
          </w:p>
        </w:tc>
      </w:tr>
      <w:tr w:rsidR="00EF6247" w14:paraId="030B5A80"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ED3B6F" w14:textId="77777777" w:rsidR="00EF6247" w:rsidRDefault="00EF6247" w:rsidP="002360F1">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B0DD2BC"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C5A6618" w14:textId="77777777" w:rsidR="00EF6247" w:rsidRDefault="00EF6247" w:rsidP="002360F1">
            <w:pPr>
              <w:pStyle w:val="TAL"/>
              <w:jc w:val="center"/>
            </w:pPr>
            <w:r>
              <w:t>--</w:t>
            </w:r>
          </w:p>
        </w:tc>
      </w:tr>
      <w:tr w:rsidR="00EF6247" w14:paraId="5B18E54A"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59B8151" w14:textId="77777777" w:rsidR="00EF6247" w:rsidRDefault="00EF6247" w:rsidP="002360F1">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19BCEFB3"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0446665" w14:textId="77777777" w:rsidR="00EF6247" w:rsidRDefault="00EF6247" w:rsidP="002360F1">
            <w:pPr>
              <w:pStyle w:val="TAL"/>
              <w:jc w:val="center"/>
            </w:pPr>
            <w:r>
              <w:t>--</w:t>
            </w:r>
          </w:p>
        </w:tc>
      </w:tr>
      <w:tr w:rsidR="00EF6247" w14:paraId="3E8FEC59"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521355A" w14:textId="77777777" w:rsidR="00EF6247" w:rsidRDefault="00EF6247" w:rsidP="002360F1">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608B462"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56FCE2A6" w14:textId="77777777" w:rsidR="00EF6247" w:rsidRDefault="00EF6247" w:rsidP="002360F1">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116" w:name="_Toc95724087"/>
      <w:r>
        <w:rPr>
          <w:lang w:val="en-US"/>
        </w:rPr>
        <w:t>8</w:t>
      </w:r>
      <w:r>
        <w:rPr>
          <w:lang w:val="en-US"/>
        </w:rPr>
        <w:tab/>
      </w:r>
      <w:r>
        <w:rPr>
          <w:lang w:eastAsia="zh-CN"/>
        </w:rPr>
        <w:t>Service components</w:t>
      </w:r>
      <w:bookmarkEnd w:id="116"/>
    </w:p>
    <w:p w14:paraId="7816F63A" w14:textId="22F0AF6B" w:rsidR="00EF6247" w:rsidRDefault="00EF6247" w:rsidP="00EF6247">
      <w:pPr>
        <w:pStyle w:val="Heading2"/>
        <w:rPr>
          <w:lang w:eastAsia="zh-CN"/>
        </w:rPr>
      </w:pPr>
      <w:bookmarkStart w:id="117" w:name="_Toc95724088"/>
      <w:r>
        <w:rPr>
          <w:lang w:val="en-US"/>
        </w:rPr>
        <w:t>8.1</w:t>
      </w:r>
      <w:r>
        <w:rPr>
          <w:lang w:val="en-US"/>
        </w:rPr>
        <w:tab/>
      </w:r>
      <w:r>
        <w:rPr>
          <w:lang w:eastAsia="zh-CN"/>
        </w:rPr>
        <w:t>Service components for AI/ML model training MnS</w:t>
      </w:r>
      <w:bookmarkEnd w:id="117"/>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6437B957" w:rsidR="00EF6247" w:rsidRPr="00151328" w:rsidRDefault="00EF6247" w:rsidP="002360F1">
            <w:pPr>
              <w:pStyle w:val="TAL"/>
            </w:pPr>
            <w:bookmarkStart w:id="118" w:name="OLE_LINK32"/>
            <w:r>
              <w:rPr>
                <w:lang w:eastAsia="zh-CN"/>
              </w:rPr>
              <w:t>The operations and notifications for generic provisioning management service (see clause 11.1.1 of TS 28.532[</w:t>
            </w:r>
            <w:r w:rsidR="00E31A44">
              <w:rPr>
                <w:lang w:eastAsia="zh-CN"/>
              </w:rPr>
              <w:t>10</w:t>
            </w:r>
            <w:r>
              <w:rPr>
                <w:lang w:eastAsia="zh-CN"/>
              </w:rPr>
              <w:t>]).</w:t>
            </w:r>
            <w:bookmarkEnd w:id="118"/>
          </w:p>
        </w:tc>
        <w:tc>
          <w:tcPr>
            <w:tcW w:w="2888" w:type="dxa"/>
            <w:shd w:val="clear" w:color="auto" w:fill="auto"/>
          </w:tcPr>
          <w:p w14:paraId="5A6ACD32" w14:textId="77777777" w:rsidR="00EF6247" w:rsidRPr="00373007" w:rsidRDefault="00EF6247" w:rsidP="002360F1">
            <w:pPr>
              <w:pStyle w:val="TAL"/>
              <w:rPr>
                <w:lang w:eastAsia="zh-CN"/>
              </w:rPr>
            </w:pPr>
            <w:r>
              <w:rPr>
                <w:rFonts w:ascii="Courier New" w:hAnsi="Courier New" w:cs="Courier New"/>
                <w:lang w:val="en-US"/>
              </w:rPr>
              <w:t xml:space="preserve">AIMLTrainingRequests </w:t>
            </w:r>
            <w:r w:rsidRPr="00373007">
              <w:rPr>
                <w:lang w:eastAsia="zh-CN"/>
              </w:rPr>
              <w:t>IOC;</w:t>
            </w:r>
            <w:r>
              <w:rPr>
                <w:rFonts w:ascii="Courier New" w:hAnsi="Courier New" w:cs="Courier New"/>
                <w:lang w:val="en-US"/>
              </w:rPr>
              <w:t xml:space="preserve"> AIMLTrainingRequest </w:t>
            </w:r>
            <w:r w:rsidRPr="00373007">
              <w:rPr>
                <w:lang w:eastAsia="zh-CN"/>
              </w:rPr>
              <w:t>IOC;</w:t>
            </w:r>
          </w:p>
          <w:p w14:paraId="4E4EDAD1" w14:textId="77777777" w:rsidR="00EF6247" w:rsidRPr="00373007" w:rsidRDefault="00EF6247" w:rsidP="002360F1">
            <w:pPr>
              <w:pStyle w:val="TAL"/>
              <w:rPr>
                <w:lang w:eastAsia="zh-CN"/>
              </w:rPr>
            </w:pPr>
            <w:r>
              <w:rPr>
                <w:rFonts w:ascii="Courier New" w:hAnsi="Courier New" w:cs="Courier New"/>
                <w:lang w:val="en-US"/>
              </w:rPr>
              <w:t xml:space="preserve">AIMLTrainingReports </w:t>
            </w:r>
            <w:r w:rsidRPr="00373007">
              <w:rPr>
                <w:lang w:eastAsia="zh-CN"/>
              </w:rPr>
              <w:t>IOC;</w:t>
            </w:r>
          </w:p>
          <w:p w14:paraId="422D7418" w14:textId="77777777" w:rsidR="00EF6247" w:rsidRPr="00151328" w:rsidRDefault="00EF6247" w:rsidP="002360F1">
            <w:pPr>
              <w:pStyle w:val="TAL"/>
            </w:pPr>
            <w:r>
              <w:rPr>
                <w:rFonts w:ascii="Courier New" w:hAnsi="Courier New" w:cs="Courier New"/>
                <w:lang w:val="en-US"/>
              </w:rPr>
              <w:t xml:space="preserve">AIMLTrainingReport </w:t>
            </w:r>
            <w:r w:rsidRPr="00373007">
              <w:rPr>
                <w:lang w:eastAsia="zh-CN"/>
              </w:rPr>
              <w:t>IOC.</w:t>
            </w:r>
          </w:p>
        </w:tc>
        <w:tc>
          <w:tcPr>
            <w:tcW w:w="2663" w:type="dxa"/>
            <w:shd w:val="clear" w:color="auto" w:fill="auto"/>
          </w:tcPr>
          <w:p w14:paraId="64CB9355" w14:textId="77777777" w:rsidR="00EF6247" w:rsidRPr="00151328" w:rsidRDefault="00EF6247" w:rsidP="002360F1">
            <w:pPr>
              <w:pStyle w:val="TAL"/>
            </w:pPr>
            <w:r>
              <w:t>None</w:t>
            </w:r>
          </w:p>
        </w:tc>
      </w:tr>
    </w:tbl>
    <w:p w14:paraId="07C090BF" w14:textId="77777777" w:rsidR="003470A6" w:rsidRDefault="003470A6" w:rsidP="003470A6">
      <w:pPr>
        <w:ind w:left="720" w:hanging="360"/>
        <w:rPr>
          <w:rFonts w:eastAsia="Calibri"/>
          <w:szCs w:val="18"/>
        </w:rPr>
      </w:pPr>
    </w:p>
    <w:p w14:paraId="4EC74744" w14:textId="3BEBA5FA" w:rsidR="00080512" w:rsidRPr="004D3578" w:rsidRDefault="00080512" w:rsidP="008D2EBE">
      <w:pPr>
        <w:pStyle w:val="Heading8"/>
      </w:pPr>
      <w:bookmarkStart w:id="119" w:name="_Toc95724089"/>
      <w:r w:rsidRPr="004D3578">
        <w:lastRenderedPageBreak/>
        <w:t>Annex X (informative):</w:t>
      </w:r>
      <w:r w:rsidRPr="004D3578">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0" w:name="historyclause"/>
            <w:bookmarkEnd w:id="12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00DC6">
        <w:tc>
          <w:tcPr>
            <w:tcW w:w="800" w:type="dxa"/>
            <w:shd w:val="solid" w:color="FFFFFF" w:fill="auto"/>
          </w:tcPr>
          <w:p w14:paraId="288B24E0" w14:textId="77777777" w:rsidR="00A26BA7" w:rsidRPr="00DE54AA" w:rsidRDefault="00A26BA7" w:rsidP="00A26BA7">
            <w:pPr>
              <w:pStyle w:val="TAC"/>
              <w:rPr>
                <w:sz w:val="16"/>
                <w:szCs w:val="16"/>
              </w:rPr>
            </w:pPr>
          </w:p>
        </w:tc>
        <w:tc>
          <w:tcPr>
            <w:tcW w:w="862" w:type="dxa"/>
            <w:shd w:val="solid" w:color="FFFFFF" w:fill="auto"/>
          </w:tcPr>
          <w:p w14:paraId="7D1264D6" w14:textId="77777777" w:rsidR="00A26BA7" w:rsidRPr="00DE54AA" w:rsidRDefault="00A26BA7" w:rsidP="00A26BA7">
            <w:pPr>
              <w:pStyle w:val="TAC"/>
              <w:rPr>
                <w:sz w:val="16"/>
                <w:szCs w:val="16"/>
              </w:rPr>
            </w:pPr>
          </w:p>
        </w:tc>
        <w:tc>
          <w:tcPr>
            <w:tcW w:w="1032" w:type="dxa"/>
            <w:shd w:val="solid" w:color="FFFFFF" w:fill="auto"/>
          </w:tcPr>
          <w:p w14:paraId="45B3602D" w14:textId="77777777" w:rsidR="00A26BA7" w:rsidRPr="00DE54AA" w:rsidRDefault="00A26BA7" w:rsidP="00A26BA7">
            <w:pPr>
              <w:pStyle w:val="TAC"/>
              <w:rPr>
                <w:sz w:val="16"/>
                <w:szCs w:val="16"/>
              </w:rPr>
            </w:pP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77777777" w:rsidR="00A26BA7" w:rsidRPr="00DE54AA" w:rsidRDefault="00A26BA7" w:rsidP="00A26BA7">
            <w:pPr>
              <w:pStyle w:val="TAL"/>
              <w:rPr>
                <w:sz w:val="16"/>
                <w:szCs w:val="16"/>
              </w:rPr>
            </w:pPr>
          </w:p>
        </w:tc>
        <w:tc>
          <w:tcPr>
            <w:tcW w:w="708" w:type="dxa"/>
            <w:shd w:val="solid" w:color="FFFFFF" w:fill="auto"/>
          </w:tcPr>
          <w:p w14:paraId="264A9CFD" w14:textId="77777777" w:rsidR="00A26BA7" w:rsidRPr="00DE54AA" w:rsidRDefault="00A26BA7" w:rsidP="00A26BA7">
            <w:pPr>
              <w:pStyle w:val="TAC"/>
              <w:rPr>
                <w:sz w:val="16"/>
                <w:szCs w:val="16"/>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0AC8" w14:textId="77777777" w:rsidR="00FB4B6B" w:rsidRDefault="00FB4B6B">
      <w:r>
        <w:separator/>
      </w:r>
    </w:p>
  </w:endnote>
  <w:endnote w:type="continuationSeparator" w:id="0">
    <w:p w14:paraId="61E1EE3B" w14:textId="77777777" w:rsidR="00FB4B6B" w:rsidRDefault="00F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2359" w14:textId="77777777" w:rsidR="00FB4B6B" w:rsidRDefault="00FB4B6B">
      <w:r>
        <w:separator/>
      </w:r>
    </w:p>
  </w:footnote>
  <w:footnote w:type="continuationSeparator" w:id="0">
    <w:p w14:paraId="112EDB97" w14:textId="77777777" w:rsidR="00FB4B6B" w:rsidRDefault="00F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8E16B3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F64">
      <w:rPr>
        <w:rFonts w:ascii="Arial" w:hAnsi="Arial" w:cs="Arial"/>
        <w:b/>
        <w:noProof/>
        <w:sz w:val="18"/>
        <w:szCs w:val="18"/>
      </w:rPr>
      <w:t>3GPP TS 28.105 V0.1.0 (2022-02)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6"/>
  </w:num>
  <w:num w:numId="6">
    <w:abstractNumId w:val="28"/>
  </w:num>
  <w:num w:numId="7">
    <w:abstractNumId w:val="19"/>
  </w:num>
  <w:num w:numId="8">
    <w:abstractNumId w:val="12"/>
  </w:num>
  <w:num w:numId="9">
    <w:abstractNumId w:val="18"/>
  </w:num>
  <w:num w:numId="10">
    <w:abstractNumId w:val="13"/>
  </w:num>
  <w:num w:numId="11">
    <w:abstractNumId w:val="3"/>
  </w:num>
  <w:num w:numId="12">
    <w:abstractNumId w:val="11"/>
  </w:num>
  <w:num w:numId="13">
    <w:abstractNumId w:val="6"/>
  </w:num>
  <w:num w:numId="14">
    <w:abstractNumId w:val="14"/>
  </w:num>
  <w:num w:numId="15">
    <w:abstractNumId w:val="20"/>
  </w:num>
  <w:num w:numId="16">
    <w:abstractNumId w:val="21"/>
  </w:num>
  <w:num w:numId="17">
    <w:abstractNumId w:val="22"/>
  </w:num>
  <w:num w:numId="18">
    <w:abstractNumId w:val="27"/>
  </w:num>
  <w:num w:numId="19">
    <w:abstractNumId w:val="22"/>
  </w:num>
  <w:num w:numId="20">
    <w:abstractNumId w:val="15"/>
  </w:num>
  <w:num w:numId="21">
    <w:abstractNumId w:val="17"/>
  </w:num>
  <w:num w:numId="22">
    <w:abstractNumId w:val="8"/>
  </w:num>
  <w:num w:numId="23">
    <w:abstractNumId w:val="23"/>
  </w:num>
  <w:num w:numId="24">
    <w:abstractNumId w:val="9"/>
  </w:num>
  <w:num w:numId="25">
    <w:abstractNumId w:val="16"/>
  </w:num>
  <w:num w:numId="26">
    <w:abstractNumId w:val="27"/>
  </w:num>
  <w:num w:numId="27">
    <w:abstractNumId w:val="10"/>
  </w:num>
  <w:num w:numId="28">
    <w:abstractNumId w:val="4"/>
  </w:num>
  <w:num w:numId="29">
    <w:abstractNumId w:val="7"/>
  </w:num>
  <w:num w:numId="30">
    <w:abstractNumId w:val="24"/>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1FC2"/>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16455"/>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1E21"/>
    <w:rsid w:val="00205AF1"/>
    <w:rsid w:val="00211F1A"/>
    <w:rsid w:val="00212128"/>
    <w:rsid w:val="002179F6"/>
    <w:rsid w:val="002226BD"/>
    <w:rsid w:val="00232234"/>
    <w:rsid w:val="002347A2"/>
    <w:rsid w:val="002531DF"/>
    <w:rsid w:val="00261AF2"/>
    <w:rsid w:val="002675F0"/>
    <w:rsid w:val="00273060"/>
    <w:rsid w:val="00282DB5"/>
    <w:rsid w:val="00291518"/>
    <w:rsid w:val="00296812"/>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70A6"/>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434A8"/>
    <w:rsid w:val="00446BF6"/>
    <w:rsid w:val="004500C4"/>
    <w:rsid w:val="00461FBB"/>
    <w:rsid w:val="0046374B"/>
    <w:rsid w:val="00465018"/>
    <w:rsid w:val="00465515"/>
    <w:rsid w:val="00471659"/>
    <w:rsid w:val="004768AA"/>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16FC"/>
    <w:rsid w:val="00622CB6"/>
    <w:rsid w:val="00627B5D"/>
    <w:rsid w:val="00627CA4"/>
    <w:rsid w:val="0063543D"/>
    <w:rsid w:val="00646361"/>
    <w:rsid w:val="00647114"/>
    <w:rsid w:val="00653E57"/>
    <w:rsid w:val="006658C7"/>
    <w:rsid w:val="0067116B"/>
    <w:rsid w:val="0067143C"/>
    <w:rsid w:val="00671992"/>
    <w:rsid w:val="00686052"/>
    <w:rsid w:val="00691A77"/>
    <w:rsid w:val="006922BF"/>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2CE8"/>
    <w:rsid w:val="007539AF"/>
    <w:rsid w:val="00755242"/>
    <w:rsid w:val="00756F2A"/>
    <w:rsid w:val="0076312F"/>
    <w:rsid w:val="00771517"/>
    <w:rsid w:val="00774DA4"/>
    <w:rsid w:val="0077681C"/>
    <w:rsid w:val="00781F0F"/>
    <w:rsid w:val="007837FF"/>
    <w:rsid w:val="007844BC"/>
    <w:rsid w:val="0079386E"/>
    <w:rsid w:val="00796090"/>
    <w:rsid w:val="007B14D6"/>
    <w:rsid w:val="007B600E"/>
    <w:rsid w:val="007B7933"/>
    <w:rsid w:val="007E7A30"/>
    <w:rsid w:val="007F0F4A"/>
    <w:rsid w:val="008017C7"/>
    <w:rsid w:val="008028A4"/>
    <w:rsid w:val="008044F3"/>
    <w:rsid w:val="00805548"/>
    <w:rsid w:val="00810FAA"/>
    <w:rsid w:val="00811B81"/>
    <w:rsid w:val="0081657D"/>
    <w:rsid w:val="00830747"/>
    <w:rsid w:val="008537D0"/>
    <w:rsid w:val="0086095C"/>
    <w:rsid w:val="0086434B"/>
    <w:rsid w:val="0087383F"/>
    <w:rsid w:val="00875677"/>
    <w:rsid w:val="00875D95"/>
    <w:rsid w:val="008768CA"/>
    <w:rsid w:val="008834C3"/>
    <w:rsid w:val="00883680"/>
    <w:rsid w:val="00883747"/>
    <w:rsid w:val="008A761A"/>
    <w:rsid w:val="008B2302"/>
    <w:rsid w:val="008B6334"/>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914C6"/>
    <w:rsid w:val="00993899"/>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6BA7"/>
    <w:rsid w:val="00A27486"/>
    <w:rsid w:val="00A53724"/>
    <w:rsid w:val="00A56066"/>
    <w:rsid w:val="00A563F5"/>
    <w:rsid w:val="00A57553"/>
    <w:rsid w:val="00A660BE"/>
    <w:rsid w:val="00A73129"/>
    <w:rsid w:val="00A73A85"/>
    <w:rsid w:val="00A76C8E"/>
    <w:rsid w:val="00A77A1D"/>
    <w:rsid w:val="00A82346"/>
    <w:rsid w:val="00A92BA1"/>
    <w:rsid w:val="00A94CC6"/>
    <w:rsid w:val="00A9612F"/>
    <w:rsid w:val="00AB011E"/>
    <w:rsid w:val="00AB5585"/>
    <w:rsid w:val="00AC27E9"/>
    <w:rsid w:val="00AC64DD"/>
    <w:rsid w:val="00AC6BC6"/>
    <w:rsid w:val="00AD2A4F"/>
    <w:rsid w:val="00AD7CB5"/>
    <w:rsid w:val="00AE365D"/>
    <w:rsid w:val="00AE5E92"/>
    <w:rsid w:val="00AE65E2"/>
    <w:rsid w:val="00AE7330"/>
    <w:rsid w:val="00B00977"/>
    <w:rsid w:val="00B02056"/>
    <w:rsid w:val="00B03F9D"/>
    <w:rsid w:val="00B11385"/>
    <w:rsid w:val="00B12D98"/>
    <w:rsid w:val="00B15449"/>
    <w:rsid w:val="00B16F60"/>
    <w:rsid w:val="00B305DB"/>
    <w:rsid w:val="00B314F3"/>
    <w:rsid w:val="00B325A4"/>
    <w:rsid w:val="00B46F00"/>
    <w:rsid w:val="00B506E4"/>
    <w:rsid w:val="00B52079"/>
    <w:rsid w:val="00B53ABD"/>
    <w:rsid w:val="00B553BE"/>
    <w:rsid w:val="00B63F75"/>
    <w:rsid w:val="00B71F21"/>
    <w:rsid w:val="00B736FA"/>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0A2"/>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C29"/>
    <w:rsid w:val="00DA4AF3"/>
    <w:rsid w:val="00DA539D"/>
    <w:rsid w:val="00DA771D"/>
    <w:rsid w:val="00DA7A03"/>
    <w:rsid w:val="00DB1818"/>
    <w:rsid w:val="00DB475E"/>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424FB"/>
    <w:rsid w:val="00E44582"/>
    <w:rsid w:val="00E45683"/>
    <w:rsid w:val="00E47F07"/>
    <w:rsid w:val="00E53BDC"/>
    <w:rsid w:val="00E5407E"/>
    <w:rsid w:val="00E57EEC"/>
    <w:rsid w:val="00E6439E"/>
    <w:rsid w:val="00E70678"/>
    <w:rsid w:val="00E77645"/>
    <w:rsid w:val="00E776A7"/>
    <w:rsid w:val="00E77CD7"/>
    <w:rsid w:val="00E834C4"/>
    <w:rsid w:val="00E8569E"/>
    <w:rsid w:val="00E9324C"/>
    <w:rsid w:val="00EA15B0"/>
    <w:rsid w:val="00EA5EA7"/>
    <w:rsid w:val="00EB0DF7"/>
    <w:rsid w:val="00EB1666"/>
    <w:rsid w:val="00EB2D22"/>
    <w:rsid w:val="00EB5F32"/>
    <w:rsid w:val="00EC125F"/>
    <w:rsid w:val="00EC4A25"/>
    <w:rsid w:val="00EC6018"/>
    <w:rsid w:val="00EC7662"/>
    <w:rsid w:val="00ED3E28"/>
    <w:rsid w:val="00EE6C70"/>
    <w:rsid w:val="00EF6247"/>
    <w:rsid w:val="00F00DC6"/>
    <w:rsid w:val="00F025A2"/>
    <w:rsid w:val="00F04712"/>
    <w:rsid w:val="00F12F30"/>
    <w:rsid w:val="00F13360"/>
    <w:rsid w:val="00F2243E"/>
    <w:rsid w:val="00F22EC7"/>
    <w:rsid w:val="00F24890"/>
    <w:rsid w:val="00F24A5E"/>
    <w:rsid w:val="00F30247"/>
    <w:rsid w:val="00F325C8"/>
    <w:rsid w:val="00F3312E"/>
    <w:rsid w:val="00F468A8"/>
    <w:rsid w:val="00F5035D"/>
    <w:rsid w:val="00F51944"/>
    <w:rsid w:val="00F56D1C"/>
    <w:rsid w:val="00F64AF0"/>
    <w:rsid w:val="00F653B8"/>
    <w:rsid w:val="00F74905"/>
    <w:rsid w:val="00F77226"/>
    <w:rsid w:val="00F83E50"/>
    <w:rsid w:val="00F84819"/>
    <w:rsid w:val="00F9008D"/>
    <w:rsid w:val="00F97CD9"/>
    <w:rsid w:val="00F97D03"/>
    <w:rsid w:val="00FA1266"/>
    <w:rsid w:val="00FA7F64"/>
    <w:rsid w:val="00FB4B6B"/>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17</Pages>
  <Words>3951</Words>
  <Characters>22523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SA5#141 - post -EH</cp:lastModifiedBy>
  <cp:revision>99</cp:revision>
  <cp:lastPrinted>2019-02-25T14:05:00Z</cp:lastPrinted>
  <dcterms:created xsi:type="dcterms:W3CDTF">2021-04-09T12:18:00Z</dcterms:created>
  <dcterms:modified xsi:type="dcterms:W3CDTF">2022-02-16T15:09:00Z</dcterms:modified>
</cp:coreProperties>
</file>